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1217588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F46" w:rsidRPr="00044F46">
        <w:t>96</w:t>
      </w:r>
      <w:r w:rsidRPr="00CE0424">
        <w:tab/>
      </w:r>
      <w:proofErr w:type="spellStart"/>
      <w:r w:rsidRPr="00CE0424">
        <w:rPr>
          <w:sz w:val="32"/>
          <w:szCs w:val="32"/>
        </w:rPr>
        <w:t>Tdoc</w:t>
      </w:r>
      <w:proofErr w:type="spellEnd"/>
      <w:r w:rsidRPr="00CE0424">
        <w:rPr>
          <w:sz w:val="32"/>
          <w:szCs w:val="32"/>
        </w:rPr>
        <w:t xml:space="preserve"> </w:t>
      </w:r>
      <w:bookmarkStart w:id="0" w:name="_GoBack"/>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044F46">
        <w:rPr>
          <w:sz w:val="32"/>
          <w:szCs w:val="32"/>
        </w:rPr>
        <w:t>9</w:t>
      </w:r>
      <w:r w:rsidR="0018686C" w:rsidRPr="0018686C">
        <w:rPr>
          <w:sz w:val="32"/>
          <w:szCs w:val="32"/>
        </w:rPr>
        <w:t>02528</w:t>
      </w:r>
      <w:bookmarkEnd w:id="0"/>
    </w:p>
    <w:p w14:paraId="520B4285" w14:textId="73ADC853" w:rsidR="00E90E49" w:rsidRPr="00CE0424" w:rsidRDefault="00044F46" w:rsidP="00311702">
      <w:pPr>
        <w:pStyle w:val="3GPPHeader"/>
      </w:pPr>
      <w:r w:rsidRPr="00044F46">
        <w:t>Athens, Greece, February 25</w:t>
      </w:r>
      <w:r w:rsidRPr="00044F46">
        <w:rPr>
          <w:vertAlign w:val="superscript"/>
        </w:rPr>
        <w:t>th</w:t>
      </w:r>
      <w:r w:rsidRPr="00044F46">
        <w:t xml:space="preserve"> – March 1</w:t>
      </w:r>
      <w:r w:rsidRPr="00044F46">
        <w:rPr>
          <w:vertAlign w:val="superscript"/>
        </w:rPr>
        <w:t>st</w:t>
      </w:r>
      <w:r w:rsidRPr="00044F46">
        <w:t>, 2019</w:t>
      </w:r>
    </w:p>
    <w:p w14:paraId="1503BF16" w14:textId="77777777" w:rsidR="00E90E49" w:rsidRPr="00CE0424" w:rsidRDefault="00E90E49" w:rsidP="00357380">
      <w:pPr>
        <w:pStyle w:val="3GPPHeader"/>
      </w:pPr>
    </w:p>
    <w:p w14:paraId="4BC66F81" w14:textId="3E9A5808" w:rsidR="00E90E49" w:rsidRPr="00A03C00" w:rsidRDefault="00E90E49" w:rsidP="00311702">
      <w:pPr>
        <w:pStyle w:val="3GPPHeader"/>
        <w:rPr>
          <w:sz w:val="22"/>
          <w:szCs w:val="22"/>
          <w:lang w:val="en-US"/>
        </w:rPr>
      </w:pPr>
      <w:r w:rsidRPr="00A03C00">
        <w:rPr>
          <w:sz w:val="22"/>
          <w:szCs w:val="22"/>
          <w:lang w:val="en-US"/>
        </w:rPr>
        <w:t>Agenda Item:</w:t>
      </w:r>
      <w:r w:rsidRPr="00A03C00">
        <w:rPr>
          <w:sz w:val="22"/>
          <w:szCs w:val="22"/>
          <w:lang w:val="en-US"/>
        </w:rPr>
        <w:tab/>
      </w:r>
      <w:r w:rsidR="0011071E" w:rsidRPr="00A03C00">
        <w:rPr>
          <w:sz w:val="22"/>
          <w:szCs w:val="22"/>
          <w:lang w:val="en-US"/>
        </w:rPr>
        <w:t>7.2.12.1</w:t>
      </w:r>
    </w:p>
    <w:p w14:paraId="16B090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EAE6E12" w14:textId="4963BCEA" w:rsidR="00E90E49" w:rsidRPr="00CE0424" w:rsidRDefault="003D3C45" w:rsidP="00311702">
      <w:pPr>
        <w:pStyle w:val="3GPPHeader"/>
        <w:rPr>
          <w:sz w:val="22"/>
          <w:szCs w:val="22"/>
        </w:rPr>
      </w:pPr>
      <w:r>
        <w:rPr>
          <w:sz w:val="22"/>
          <w:szCs w:val="22"/>
        </w:rPr>
        <w:t>Title:</w:t>
      </w:r>
      <w:r w:rsidR="00E90E49" w:rsidRPr="00CE0424">
        <w:rPr>
          <w:sz w:val="22"/>
          <w:szCs w:val="22"/>
        </w:rPr>
        <w:tab/>
      </w:r>
      <w:r w:rsidR="0007007D" w:rsidRPr="0007007D">
        <w:rPr>
          <w:sz w:val="22"/>
          <w:szCs w:val="22"/>
        </w:rPr>
        <w:t>Lower-layer mobility enhancements</w:t>
      </w:r>
    </w:p>
    <w:p w14:paraId="1B3B5CE0" w14:textId="1C35CC63" w:rsidR="00E90E49" w:rsidRPr="00044F46" w:rsidRDefault="00E90E49" w:rsidP="00044F46">
      <w:pPr>
        <w:pStyle w:val="3GPPHeader"/>
        <w:rPr>
          <w:sz w:val="22"/>
          <w:szCs w:val="22"/>
        </w:rPr>
      </w:pPr>
      <w:r w:rsidRPr="00CE0424">
        <w:rPr>
          <w:sz w:val="22"/>
          <w:szCs w:val="22"/>
        </w:rPr>
        <w:t>Document for:</w:t>
      </w:r>
      <w:r w:rsidRPr="00CE0424">
        <w:rPr>
          <w:sz w:val="22"/>
          <w:szCs w:val="22"/>
        </w:rPr>
        <w:tab/>
      </w:r>
      <w:r w:rsidRPr="00D31865">
        <w:rPr>
          <w:sz w:val="22"/>
          <w:szCs w:val="22"/>
        </w:rPr>
        <w:t>Discussion</w:t>
      </w:r>
    </w:p>
    <w:p w14:paraId="4F66B7D2" w14:textId="77777777" w:rsidR="00E90E49" w:rsidRPr="00CE0424" w:rsidRDefault="00230D18" w:rsidP="00CE0424">
      <w:pPr>
        <w:pStyle w:val="Heading1"/>
      </w:pPr>
      <w:r>
        <w:t>1</w:t>
      </w:r>
      <w:r>
        <w:tab/>
      </w:r>
      <w:r w:rsidR="00E90E49" w:rsidRPr="00CE0424">
        <w:t>Introduction</w:t>
      </w:r>
    </w:p>
    <w:p w14:paraId="657318B0" w14:textId="3346B41C" w:rsidR="00756827" w:rsidRPr="00CE0424" w:rsidRDefault="0093786D" w:rsidP="00CE0424">
      <w:pPr>
        <w:pStyle w:val="BodyText"/>
      </w:pPr>
      <w:r>
        <w:t>Two</w:t>
      </w:r>
      <w:r w:rsidR="00D31865">
        <w:t xml:space="preserve"> of the objectives for the WI on enhanced mobility for </w:t>
      </w:r>
      <w:r>
        <w:t>are</w:t>
      </w:r>
      <w:r w:rsidR="00D31865">
        <w:t xml:space="preserve"> to improve the HO robustness</w:t>
      </w:r>
      <w:r>
        <w:t xml:space="preserve"> and to achieve 0ms handover interruption</w:t>
      </w:r>
      <w:r>
        <w:fldChar w:fldCharType="begin"/>
      </w:r>
      <w:r>
        <w:instrText xml:space="preserve"> REF _Ref525828275 \r \h </w:instrText>
      </w:r>
      <w:r>
        <w:fldChar w:fldCharType="separate"/>
      </w:r>
      <w:r w:rsidR="00605844">
        <w:t>[1]</w:t>
      </w:r>
      <w:r>
        <w:fldChar w:fldCharType="end"/>
      </w:r>
      <w:r w:rsidR="00D31865">
        <w:t xml:space="preserve">. In this contribution, we describe how the beam management functionality standardized in Release-15 can be used to </w:t>
      </w:r>
      <w:r>
        <w:t>fulfil both these two objectives.</w:t>
      </w:r>
      <w:r w:rsidR="00756827">
        <w:t xml:space="preserve"> </w:t>
      </w:r>
    </w:p>
    <w:p w14:paraId="4240D1DF" w14:textId="54D07BA0" w:rsidR="004000E8" w:rsidRDefault="00230D18" w:rsidP="00CE0424">
      <w:pPr>
        <w:pStyle w:val="Heading1"/>
      </w:pPr>
      <w:bookmarkStart w:id="1" w:name="_Ref178064866"/>
      <w:r>
        <w:t>2</w:t>
      </w:r>
      <w:r>
        <w:tab/>
      </w:r>
      <w:r w:rsidR="004000E8" w:rsidRPr="00CE0424">
        <w:t>Discussion</w:t>
      </w:r>
      <w:bookmarkEnd w:id="1"/>
    </w:p>
    <w:p w14:paraId="330D67EA" w14:textId="77777777" w:rsidR="001C77AE" w:rsidRDefault="001C77AE" w:rsidP="001C77AE">
      <w:pPr>
        <w:pStyle w:val="BodyText"/>
      </w:pPr>
      <w:bookmarkStart w:id="2" w:name="_Ref724570"/>
      <w:r>
        <w:t xml:space="preserve">Already early during the Rel-15 standardization, it was agreed that NR would support two types of mobility: </w:t>
      </w:r>
    </w:p>
    <w:p w14:paraId="24585A92" w14:textId="77777777" w:rsidR="001C77AE" w:rsidRDefault="001C77AE" w:rsidP="001C77AE">
      <w:pPr>
        <w:pStyle w:val="BodyText"/>
        <w:numPr>
          <w:ilvl w:val="0"/>
          <w:numId w:val="23"/>
        </w:numPr>
      </w:pPr>
      <w:r>
        <w:t>Mobility without RRC involvement</w:t>
      </w:r>
    </w:p>
    <w:p w14:paraId="6C974F5B" w14:textId="77777777" w:rsidR="001C77AE" w:rsidRDefault="001C77AE" w:rsidP="001C77AE">
      <w:pPr>
        <w:pStyle w:val="BodyText"/>
        <w:numPr>
          <w:ilvl w:val="0"/>
          <w:numId w:val="23"/>
        </w:numPr>
      </w:pPr>
      <w:r>
        <w:t>Mobility with RRC involvement</w:t>
      </w:r>
    </w:p>
    <w:p w14:paraId="03CC385E" w14:textId="77777777" w:rsidR="001C77AE" w:rsidRDefault="001C77AE" w:rsidP="001C77AE">
      <w:pPr>
        <w:pStyle w:val="BodyText"/>
      </w:pPr>
      <w:r>
        <w:t xml:space="preserve">Mobility with RRC involvement is quite </w:t>
      </w:r>
      <w:proofErr w:type="gramStart"/>
      <w:r>
        <w:t>similar to</w:t>
      </w:r>
      <w:proofErr w:type="gramEnd"/>
      <w:r>
        <w:t xml:space="preserve"> the LTE mobility functionality: it is based on event-driven reporting over RRC, where the UE performs measurement on various reference signals (mapping to </w:t>
      </w:r>
      <w:r>
        <w:rPr>
          <w:i/>
        </w:rPr>
        <w:t>cells</w:t>
      </w:r>
      <w:r>
        <w:t xml:space="preserve">) and filters these measurements. When the filtered measurements fulfil certain criteria parametrized by the NW, the UE will trigger a measurement report. </w:t>
      </w:r>
    </w:p>
    <w:p w14:paraId="4C9B2D9D" w14:textId="032A9313" w:rsidR="001C77AE" w:rsidRDefault="001C77AE" w:rsidP="001C77AE">
      <w:pPr>
        <w:pStyle w:val="BodyText"/>
      </w:pPr>
      <w:r>
        <w:t>Mobility without RRC involvement is also known as beam management. It was designed for a situation where multiple beams cover one cell. Due to the smaller coverage area of these narrow beams, it could be anticipated that a UE would change beam more frequently than it changes cells. To reduce the signalling load for the beam switches, it was decided that RRC signalling would not be required to facilitate such changes. Instead, signalling solution based on MAC CE or DCI was introduced.</w:t>
      </w:r>
      <w:r>
        <w:fldChar w:fldCharType="begin"/>
      </w:r>
      <w:r>
        <w:instrText xml:space="preserve"> REF _Ref724310 \r \h </w:instrText>
      </w:r>
      <w:r>
        <w:fldChar w:fldCharType="separate"/>
      </w:r>
      <w:r w:rsidR="00605844">
        <w:t>[2]</w:t>
      </w:r>
      <w:r>
        <w:fldChar w:fldCharType="end"/>
      </w:r>
      <w:r>
        <w:fldChar w:fldCharType="begin"/>
      </w:r>
      <w:r>
        <w:instrText xml:space="preserve"> REF _Ref723973 \r \h </w:instrText>
      </w:r>
      <w:r>
        <w:fldChar w:fldCharType="separate"/>
      </w:r>
      <w:r w:rsidR="00605844">
        <w:t>[3]</w:t>
      </w:r>
      <w:r>
        <w:fldChar w:fldCharType="end"/>
      </w:r>
      <w:r>
        <w:t xml:space="preserve"> </w:t>
      </w:r>
    </w:p>
    <w:p w14:paraId="25D74202" w14:textId="099BF1C7" w:rsidR="001C77AE" w:rsidRDefault="001C77AE" w:rsidP="001C77AE">
      <w:pPr>
        <w:pStyle w:val="BodyText"/>
      </w:pPr>
      <w:r>
        <w:t>Three examples of functionality to support beam management are</w:t>
      </w:r>
    </w:p>
    <w:p w14:paraId="3E9715B1" w14:textId="16222E2D" w:rsidR="001C77AE" w:rsidRDefault="001C77AE" w:rsidP="000C014D">
      <w:pPr>
        <w:pStyle w:val="BodyText"/>
        <w:numPr>
          <w:ilvl w:val="0"/>
          <w:numId w:val="25"/>
        </w:numPr>
      </w:pPr>
      <w:r>
        <w:t>L1-RSRP reporting on SSB and CSI-RS</w:t>
      </w:r>
    </w:p>
    <w:p w14:paraId="38523550" w14:textId="7DA2FEE3" w:rsidR="001C77AE" w:rsidRDefault="001C77AE" w:rsidP="000C014D">
      <w:pPr>
        <w:pStyle w:val="BodyText"/>
        <w:numPr>
          <w:ilvl w:val="0"/>
          <w:numId w:val="25"/>
        </w:numPr>
      </w:pPr>
      <w:r>
        <w:t>MAC CE based updates of QCL source, i.e., beam indication</w:t>
      </w:r>
    </w:p>
    <w:p w14:paraId="7119518F" w14:textId="3E22C97C" w:rsidR="001C77AE" w:rsidRDefault="001C77AE" w:rsidP="000C014D">
      <w:pPr>
        <w:pStyle w:val="BodyText"/>
        <w:numPr>
          <w:ilvl w:val="0"/>
          <w:numId w:val="25"/>
        </w:numPr>
      </w:pPr>
      <w:r>
        <w:t>Beam failure recovery</w:t>
      </w:r>
    </w:p>
    <w:p w14:paraId="5798616A" w14:textId="201B26C1" w:rsidR="000C014D" w:rsidRDefault="000C014D" w:rsidP="000C014D">
      <w:pPr>
        <w:pStyle w:val="BodyText"/>
      </w:pPr>
      <w:r>
        <w:t>As these functionalities were designed to handle mobility without RRC involvement, they were limited to intra-cell operation. However, for all the three cases, this restriction is somewhat artificial: it is relatively straightforward to extend the reporting, the QCL source update and beam recovery also to non-serving cells.</w:t>
      </w:r>
    </w:p>
    <w:p w14:paraId="4CAA6ECA" w14:textId="1506F797" w:rsidR="00146ECB" w:rsidRDefault="00146ECB" w:rsidP="000C014D">
      <w:pPr>
        <w:pStyle w:val="BodyText"/>
      </w:pPr>
      <w:r>
        <w:t>In this contribution, we explain how these three types of functionalities can be extended to operate also in relation to non-serving cells. With such functionality, it would in some cases become possible to transfer a UE from one cell to another without RRC</w:t>
      </w:r>
      <w:r w:rsidR="001A1A26">
        <w:t xml:space="preserve"> signalling. Essentially, this would require that at least some of the RRC parameters are the same in the two cells. Note that an RRC reconfiguration may still be required </w:t>
      </w:r>
      <w:r w:rsidR="001A1A26" w:rsidRPr="001A1A26">
        <w:rPr>
          <w:i/>
        </w:rPr>
        <w:t>after</w:t>
      </w:r>
      <w:r>
        <w:t xml:space="preserve"> </w:t>
      </w:r>
      <w:r w:rsidR="001A1A26">
        <w:t>the L1 connection has been moved from one cell to another, e.g., to update measurement configurations.</w:t>
      </w:r>
    </w:p>
    <w:p w14:paraId="4BC022B7" w14:textId="2058950D" w:rsidR="00F63950" w:rsidRDefault="00230D18" w:rsidP="00F63950">
      <w:pPr>
        <w:pStyle w:val="Heading2"/>
      </w:pPr>
      <w:r>
        <w:lastRenderedPageBreak/>
        <w:t>2.1</w:t>
      </w:r>
      <w:r>
        <w:tab/>
      </w:r>
      <w:r w:rsidR="00D31865" w:rsidRPr="00D31865">
        <w:t>L1-RSRP reporting on non-serving cells</w:t>
      </w:r>
      <w:bookmarkEnd w:id="2"/>
    </w:p>
    <w:p w14:paraId="37929A91" w14:textId="5494B085" w:rsidR="00756827" w:rsidRDefault="00756827" w:rsidP="00756827">
      <w:pPr>
        <w:pStyle w:val="BodyText"/>
      </w:pPr>
      <w:r>
        <w:t xml:space="preserve">For beam management, reporting of L1-RSRP measurements on SSB and CSI-RS have been standardized, as described in </w:t>
      </w:r>
      <w:r w:rsidR="0093786D">
        <w:fldChar w:fldCharType="begin"/>
      </w:r>
      <w:r w:rsidR="0093786D">
        <w:instrText xml:space="preserve"> REF _Ref723973 \r \h </w:instrText>
      </w:r>
      <w:r w:rsidR="0093786D">
        <w:fldChar w:fldCharType="separate"/>
      </w:r>
      <w:r w:rsidR="00605844">
        <w:t>[3]</w:t>
      </w:r>
      <w:r w:rsidR="0093786D">
        <w:fldChar w:fldCharType="end"/>
      </w:r>
      <w:r>
        <w:t>. These measurements can then be transmitted over PUCCH or PUSCH to the serving cell, and the NW can use the measurements to choose which DL beam would be used to transmit the data.</w:t>
      </w:r>
    </w:p>
    <w:p w14:paraId="0E409069" w14:textId="634C7586" w:rsidR="00756827" w:rsidRDefault="00756827" w:rsidP="00756827">
      <w:pPr>
        <w:pStyle w:val="BodyText"/>
      </w:pPr>
      <w:r>
        <w:t xml:space="preserve">The UE can be configured to perform measurements on both CSI-RS and SSB using the signalling described in </w:t>
      </w:r>
      <w:r w:rsidR="0093786D">
        <w:fldChar w:fldCharType="begin"/>
      </w:r>
      <w:r w:rsidR="0093786D">
        <w:instrText xml:space="preserve"> REF _Ref724015 \r \h </w:instrText>
      </w:r>
      <w:r w:rsidR="0093786D">
        <w:fldChar w:fldCharType="separate"/>
      </w:r>
      <w:r w:rsidR="00605844">
        <w:t>[6]</w:t>
      </w:r>
      <w:r w:rsidR="0093786D">
        <w:fldChar w:fldCharType="end"/>
      </w:r>
      <w:r>
        <w:t xml:space="preserve">. Taking the SS/PBCH block as an example, it is configured as </w:t>
      </w:r>
      <w:r w:rsidRPr="00B41668">
        <w:rPr>
          <w:i/>
        </w:rPr>
        <w:t>a CSI-SSB-</w:t>
      </w:r>
      <w:proofErr w:type="spellStart"/>
      <w:r w:rsidRPr="00B41668">
        <w:rPr>
          <w:i/>
        </w:rPr>
        <w:t>ResourceSet</w:t>
      </w:r>
      <w:proofErr w:type="spellEnd"/>
      <w:r>
        <w:t xml:space="preserve">.  The definition of an </w:t>
      </w:r>
      <w:r w:rsidRPr="00B41668">
        <w:rPr>
          <w:i/>
        </w:rPr>
        <w:t>CSI-SSB-</w:t>
      </w:r>
      <w:proofErr w:type="spellStart"/>
      <w:r w:rsidRPr="00B41668">
        <w:rPr>
          <w:i/>
        </w:rPr>
        <w:t>ResourceSet</w:t>
      </w:r>
      <w:proofErr w:type="spellEnd"/>
      <w:r>
        <w:t xml:space="preserve"> is shown in </w:t>
      </w:r>
      <w:r>
        <w:fldChar w:fldCharType="begin"/>
      </w:r>
      <w:r>
        <w:instrText xml:space="preserve"> REF _Ref513401817 \h </w:instrText>
      </w:r>
      <w:r>
        <w:fldChar w:fldCharType="separate"/>
      </w:r>
      <w:r w:rsidR="00605844">
        <w:t xml:space="preserve">Figure </w:t>
      </w:r>
      <w:r w:rsidR="00605844">
        <w:rPr>
          <w:noProof/>
        </w:rPr>
        <w:t>1</w:t>
      </w:r>
      <w:r>
        <w:fldChar w:fldCharType="end"/>
      </w:r>
    </w:p>
    <w:p w14:paraId="5DF0B68D" w14:textId="77777777" w:rsidR="00756827" w:rsidRDefault="00756827" w:rsidP="00756827">
      <w:pPr>
        <w:pStyle w:val="TH"/>
      </w:pPr>
      <w:r>
        <w:rPr>
          <w:noProof/>
        </w:rPr>
        <mc:AlternateContent>
          <mc:Choice Requires="wps">
            <w:drawing>
              <wp:inline distT="0" distB="0" distL="0" distR="0" wp14:anchorId="5981BC8E" wp14:editId="612B7F68">
                <wp:extent cx="6372225" cy="1876425"/>
                <wp:effectExtent l="0" t="0" r="9525" b="0"/>
                <wp:docPr id="1" name="Text Box 1"/>
                <wp:cNvGraphicFramePr/>
                <a:graphic xmlns:a="http://schemas.openxmlformats.org/drawingml/2006/main">
                  <a:graphicData uri="http://schemas.microsoft.com/office/word/2010/wordprocessingShape">
                    <wps:wsp>
                      <wps:cNvSpPr txBox="1"/>
                      <wps:spPr>
                        <a:xfrm>
                          <a:off x="0" y="0"/>
                          <a:ext cx="6372225" cy="1876425"/>
                        </a:xfrm>
                        <a:prstGeom prst="rect">
                          <a:avLst/>
                        </a:prstGeom>
                        <a:solidFill>
                          <a:schemeClr val="lt1"/>
                        </a:solidFill>
                        <a:ln w="6350">
                          <a:noFill/>
                        </a:ln>
                      </wps:spPr>
                      <wps:txbx>
                        <w:txbxContent>
                          <w:p w14:paraId="054D09A7" w14:textId="77777777" w:rsidR="00756827" w:rsidRPr="00B41668" w:rsidRDefault="00756827" w:rsidP="00756827">
                            <w:pPr>
                              <w:pStyle w:val="PL"/>
                              <w:rPr>
                                <w:color w:val="808080"/>
                                <w:sz w:val="14"/>
                              </w:rPr>
                            </w:pPr>
                            <w:r w:rsidRPr="00B41668">
                              <w:rPr>
                                <w:color w:val="808080"/>
                                <w:sz w:val="14"/>
                              </w:rPr>
                              <w:t>-- ASN1START</w:t>
                            </w:r>
                          </w:p>
                          <w:p w14:paraId="77780489" w14:textId="77777777" w:rsidR="00756827" w:rsidRPr="00B41668" w:rsidRDefault="00756827" w:rsidP="00756827">
                            <w:pPr>
                              <w:pStyle w:val="PL"/>
                              <w:rPr>
                                <w:color w:val="808080"/>
                                <w:sz w:val="14"/>
                              </w:rPr>
                            </w:pPr>
                            <w:r w:rsidRPr="00B41668">
                              <w:rPr>
                                <w:color w:val="808080"/>
                                <w:sz w:val="14"/>
                              </w:rPr>
                              <w:t>-- TAG-CSI-SSB-RESOURCESET-START</w:t>
                            </w:r>
                          </w:p>
                          <w:p w14:paraId="5252F6CD" w14:textId="77777777" w:rsidR="00756827" w:rsidRPr="00B41668" w:rsidRDefault="00756827" w:rsidP="00756827">
                            <w:pPr>
                              <w:pStyle w:val="PL"/>
                              <w:rPr>
                                <w:sz w:val="14"/>
                              </w:rPr>
                            </w:pPr>
                          </w:p>
                          <w:p w14:paraId="53D2FA34" w14:textId="77777777" w:rsidR="00756827" w:rsidRPr="00B41668" w:rsidRDefault="00756827" w:rsidP="00756827">
                            <w:pPr>
                              <w:pStyle w:val="PL"/>
                              <w:rPr>
                                <w:sz w:val="14"/>
                              </w:rPr>
                            </w:pPr>
                            <w:r w:rsidRPr="00B41668">
                              <w:rPr>
                                <w:sz w:val="14"/>
                              </w:rPr>
                              <w:t>CSI-SSB-ResourceSet ::=</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p>
                          <w:p w14:paraId="5FD56DA9" w14:textId="77777777" w:rsidR="00756827" w:rsidRPr="00B41668" w:rsidRDefault="00756827" w:rsidP="00756827">
                            <w:pPr>
                              <w:pStyle w:val="PL"/>
                              <w:rPr>
                                <w:sz w:val="14"/>
                              </w:rPr>
                            </w:pPr>
                            <w:r w:rsidRPr="00B41668">
                              <w:rPr>
                                <w:sz w:val="14"/>
                              </w:rPr>
                              <w:tab/>
                              <w:t>csi-SSB-ResourceSetId</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t>CSI-SSB-ResourceSetId,</w:t>
                            </w:r>
                          </w:p>
                          <w:p w14:paraId="19DCE542" w14:textId="77777777" w:rsidR="00756827" w:rsidRPr="00B41668" w:rsidRDefault="00756827" w:rsidP="00756827">
                            <w:pPr>
                              <w:pStyle w:val="PL"/>
                              <w:rPr>
                                <w:sz w:val="14"/>
                              </w:rPr>
                            </w:pPr>
                            <w:r w:rsidRPr="00B41668">
                              <w:rPr>
                                <w:sz w:val="14"/>
                              </w:rPr>
                              <w:tab/>
                              <w:t>csi-SSB-ResourceList</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r w:rsidRPr="00B41668">
                              <w:rPr>
                                <w:color w:val="993366"/>
                                <w:sz w:val="14"/>
                              </w:rPr>
                              <w:t>SIZE</w:t>
                            </w:r>
                            <w:r w:rsidRPr="00B41668">
                              <w:rPr>
                                <w:sz w:val="14"/>
                              </w:rPr>
                              <w:t>(1..maxNrofCSI-SSB-ResourcePerSet))</w:t>
                            </w:r>
                            <w:r w:rsidRPr="00B41668">
                              <w:rPr>
                                <w:color w:val="993366"/>
                                <w:sz w:val="14"/>
                              </w:rPr>
                              <w:t xml:space="preserve"> OF</w:t>
                            </w:r>
                            <w:r w:rsidRPr="00B41668">
                              <w:rPr>
                                <w:sz w:val="14"/>
                              </w:rPr>
                              <w:t xml:space="preserve"> SSB-Index,</w:t>
                            </w:r>
                          </w:p>
                          <w:p w14:paraId="4A53C7ED" w14:textId="77777777" w:rsidR="00756827" w:rsidRPr="00B41668" w:rsidRDefault="00756827" w:rsidP="00756827">
                            <w:pPr>
                              <w:pStyle w:val="PL"/>
                              <w:rPr>
                                <w:sz w:val="14"/>
                              </w:rPr>
                            </w:pPr>
                            <w:r w:rsidRPr="00B41668">
                              <w:rPr>
                                <w:sz w:val="14"/>
                              </w:rPr>
                              <w:tab/>
                              <w:t>...</w:t>
                            </w:r>
                          </w:p>
                          <w:p w14:paraId="0B29BCB9" w14:textId="77777777" w:rsidR="00756827" w:rsidRPr="00B41668" w:rsidRDefault="00756827" w:rsidP="00756827">
                            <w:pPr>
                              <w:pStyle w:val="PL"/>
                              <w:rPr>
                                <w:sz w:val="14"/>
                              </w:rPr>
                            </w:pPr>
                            <w:r w:rsidRPr="00B41668">
                              <w:rPr>
                                <w:sz w:val="14"/>
                              </w:rPr>
                              <w:t>}</w:t>
                            </w:r>
                          </w:p>
                          <w:p w14:paraId="5B39AEB7" w14:textId="77777777" w:rsidR="00756827" w:rsidRPr="00B41668" w:rsidRDefault="00756827" w:rsidP="00756827">
                            <w:pPr>
                              <w:pStyle w:val="PL"/>
                              <w:rPr>
                                <w:sz w:val="14"/>
                              </w:rPr>
                            </w:pPr>
                          </w:p>
                          <w:p w14:paraId="4EF09472" w14:textId="77777777" w:rsidR="00756827" w:rsidRPr="00B41668" w:rsidRDefault="00756827" w:rsidP="00756827">
                            <w:pPr>
                              <w:pStyle w:val="PL"/>
                              <w:rPr>
                                <w:color w:val="808080"/>
                                <w:sz w:val="14"/>
                              </w:rPr>
                            </w:pPr>
                            <w:r w:rsidRPr="00B41668">
                              <w:rPr>
                                <w:color w:val="808080"/>
                                <w:sz w:val="14"/>
                              </w:rPr>
                              <w:t>-- TAG-CSI-SSB-RESOURCESET-STOP</w:t>
                            </w:r>
                          </w:p>
                          <w:p w14:paraId="7E7BBDD1" w14:textId="77777777" w:rsidR="00756827" w:rsidRPr="00B41668" w:rsidRDefault="00756827" w:rsidP="00756827">
                            <w:pPr>
                              <w:pStyle w:val="PL"/>
                              <w:rPr>
                                <w:color w:val="808080"/>
                                <w:sz w:val="14"/>
                              </w:rPr>
                            </w:pPr>
                            <w:r w:rsidRPr="00B41668">
                              <w:rPr>
                                <w:color w:val="808080"/>
                                <w:sz w:val="14"/>
                              </w:rPr>
                              <w:t>-- ASN1STOP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981BC8E" id="_x0000_t202" coordsize="21600,21600" o:spt="202" path="m,l,21600r21600,l21600,xe">
                <v:stroke joinstyle="miter"/>
                <v:path gradientshapeok="t" o:connecttype="rect"/>
              </v:shapetype>
              <v:shape id="Text Box 1" o:spid="_x0000_s1026" type="#_x0000_t202" style="width:501.75pt;height:14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" fillcolor="white [3201]" stroked="f" strokeweight=".5pt">
                <v:textbox style="mso-fit-shape-to-text:t">
                  <w:txbxContent>
                    <w:p w14:paraId="054D09A7" w14:textId="77777777" w:rsidR="00756827" w:rsidRPr="00B41668" w:rsidRDefault="00756827" w:rsidP="00756827">
                      <w:pPr>
                        <w:pStyle w:val="PL"/>
                        <w:rPr>
                          <w:color w:val="808080"/>
                          <w:sz w:val="14"/>
                        </w:rPr>
                      </w:pPr>
                      <w:r w:rsidRPr="00B41668">
                        <w:rPr>
                          <w:color w:val="808080"/>
                          <w:sz w:val="14"/>
                        </w:rPr>
                        <w:t>-- ASN1START</w:t>
                      </w:r>
                    </w:p>
                    <w:p w14:paraId="77780489" w14:textId="77777777" w:rsidR="00756827" w:rsidRPr="00B41668" w:rsidRDefault="00756827" w:rsidP="00756827">
                      <w:pPr>
                        <w:pStyle w:val="PL"/>
                        <w:rPr>
                          <w:color w:val="808080"/>
                          <w:sz w:val="14"/>
                        </w:rPr>
                      </w:pPr>
                      <w:r w:rsidRPr="00B41668">
                        <w:rPr>
                          <w:color w:val="808080"/>
                          <w:sz w:val="14"/>
                        </w:rPr>
                        <w:t>-- TAG-CSI-SSB-RESOURCESET-START</w:t>
                      </w:r>
                    </w:p>
                    <w:p w14:paraId="5252F6CD" w14:textId="77777777" w:rsidR="00756827" w:rsidRPr="00B41668" w:rsidRDefault="00756827" w:rsidP="00756827">
                      <w:pPr>
                        <w:pStyle w:val="PL"/>
                        <w:rPr>
                          <w:sz w:val="14"/>
                        </w:rPr>
                      </w:pPr>
                    </w:p>
                    <w:p w14:paraId="53D2FA34" w14:textId="77777777" w:rsidR="00756827" w:rsidRPr="00B41668" w:rsidRDefault="00756827" w:rsidP="00756827">
                      <w:pPr>
                        <w:pStyle w:val="PL"/>
                        <w:rPr>
                          <w:sz w:val="14"/>
                        </w:rPr>
                      </w:pPr>
                      <w:r w:rsidRPr="00B41668">
                        <w:rPr>
                          <w:sz w:val="14"/>
                        </w:rPr>
                        <w:t>CSI-SSB-ResourceSet ::=</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p>
                    <w:p w14:paraId="5FD56DA9" w14:textId="77777777" w:rsidR="00756827" w:rsidRPr="00B41668" w:rsidRDefault="00756827" w:rsidP="00756827">
                      <w:pPr>
                        <w:pStyle w:val="PL"/>
                        <w:rPr>
                          <w:sz w:val="14"/>
                        </w:rPr>
                      </w:pPr>
                      <w:r w:rsidRPr="00B41668">
                        <w:rPr>
                          <w:sz w:val="14"/>
                        </w:rPr>
                        <w:tab/>
                        <w:t>csi-SSB-ResourceSetId</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t>CSI-SSB-ResourceSetId,</w:t>
                      </w:r>
                    </w:p>
                    <w:p w14:paraId="19DCE542" w14:textId="77777777" w:rsidR="00756827" w:rsidRPr="00B41668" w:rsidRDefault="00756827" w:rsidP="00756827">
                      <w:pPr>
                        <w:pStyle w:val="PL"/>
                        <w:rPr>
                          <w:sz w:val="14"/>
                        </w:rPr>
                      </w:pPr>
                      <w:r w:rsidRPr="00B41668">
                        <w:rPr>
                          <w:sz w:val="14"/>
                        </w:rPr>
                        <w:tab/>
                        <w:t>csi-SSB-ResourceList</w:t>
                      </w:r>
                      <w:r w:rsidRPr="00B41668">
                        <w:rPr>
                          <w:sz w:val="14"/>
                        </w:rPr>
                        <w:tab/>
                      </w:r>
                      <w:r w:rsidRPr="00B41668">
                        <w:rPr>
                          <w:sz w:val="14"/>
                        </w:rPr>
                        <w:tab/>
                      </w:r>
                      <w:r w:rsidRPr="00B41668">
                        <w:rPr>
                          <w:sz w:val="14"/>
                        </w:rPr>
                        <w:tab/>
                      </w:r>
                      <w:r w:rsidRPr="00B41668">
                        <w:rPr>
                          <w:sz w:val="14"/>
                        </w:rPr>
                        <w:tab/>
                      </w:r>
                      <w:r w:rsidRPr="00B41668">
                        <w:rPr>
                          <w:sz w:val="14"/>
                        </w:rPr>
                        <w:tab/>
                      </w:r>
                      <w:r w:rsidRPr="00B41668">
                        <w:rPr>
                          <w:sz w:val="14"/>
                        </w:rPr>
                        <w:tab/>
                      </w:r>
                      <w:r w:rsidRPr="00B41668">
                        <w:rPr>
                          <w:color w:val="993366"/>
                          <w:sz w:val="14"/>
                        </w:rPr>
                        <w:t>SEQUENCE</w:t>
                      </w:r>
                      <w:r w:rsidRPr="00B41668">
                        <w:rPr>
                          <w:sz w:val="14"/>
                        </w:rPr>
                        <w:t xml:space="preserve"> (</w:t>
                      </w:r>
                      <w:r w:rsidRPr="00B41668">
                        <w:rPr>
                          <w:color w:val="993366"/>
                          <w:sz w:val="14"/>
                        </w:rPr>
                        <w:t>SIZE</w:t>
                      </w:r>
                      <w:r w:rsidRPr="00B41668">
                        <w:rPr>
                          <w:sz w:val="14"/>
                        </w:rPr>
                        <w:t>(1..maxNrofCSI-SSB-ResourcePerSet))</w:t>
                      </w:r>
                      <w:r w:rsidRPr="00B41668">
                        <w:rPr>
                          <w:color w:val="993366"/>
                          <w:sz w:val="14"/>
                        </w:rPr>
                        <w:t xml:space="preserve"> OF</w:t>
                      </w:r>
                      <w:r w:rsidRPr="00B41668">
                        <w:rPr>
                          <w:sz w:val="14"/>
                        </w:rPr>
                        <w:t xml:space="preserve"> SSB-Index,</w:t>
                      </w:r>
                    </w:p>
                    <w:p w14:paraId="4A53C7ED" w14:textId="77777777" w:rsidR="00756827" w:rsidRPr="00B41668" w:rsidRDefault="00756827" w:rsidP="00756827">
                      <w:pPr>
                        <w:pStyle w:val="PL"/>
                        <w:rPr>
                          <w:sz w:val="14"/>
                        </w:rPr>
                      </w:pPr>
                      <w:r w:rsidRPr="00B41668">
                        <w:rPr>
                          <w:sz w:val="14"/>
                        </w:rPr>
                        <w:tab/>
                        <w:t>...</w:t>
                      </w:r>
                    </w:p>
                    <w:p w14:paraId="0B29BCB9" w14:textId="77777777" w:rsidR="00756827" w:rsidRPr="00B41668" w:rsidRDefault="00756827" w:rsidP="00756827">
                      <w:pPr>
                        <w:pStyle w:val="PL"/>
                        <w:rPr>
                          <w:sz w:val="14"/>
                        </w:rPr>
                      </w:pPr>
                      <w:r w:rsidRPr="00B41668">
                        <w:rPr>
                          <w:sz w:val="14"/>
                        </w:rPr>
                        <w:t>}</w:t>
                      </w:r>
                    </w:p>
                    <w:p w14:paraId="5B39AEB7" w14:textId="77777777" w:rsidR="00756827" w:rsidRPr="00B41668" w:rsidRDefault="00756827" w:rsidP="00756827">
                      <w:pPr>
                        <w:pStyle w:val="PL"/>
                        <w:rPr>
                          <w:sz w:val="14"/>
                        </w:rPr>
                      </w:pPr>
                    </w:p>
                    <w:p w14:paraId="4EF09472" w14:textId="77777777" w:rsidR="00756827" w:rsidRPr="00B41668" w:rsidRDefault="00756827" w:rsidP="00756827">
                      <w:pPr>
                        <w:pStyle w:val="PL"/>
                        <w:rPr>
                          <w:color w:val="808080"/>
                          <w:sz w:val="14"/>
                        </w:rPr>
                      </w:pPr>
                      <w:r w:rsidRPr="00B41668">
                        <w:rPr>
                          <w:color w:val="808080"/>
                          <w:sz w:val="14"/>
                        </w:rPr>
                        <w:t>-- TAG-CSI-SSB-RESOURCESET-STOP</w:t>
                      </w:r>
                    </w:p>
                    <w:p w14:paraId="7E7BBDD1" w14:textId="77777777" w:rsidR="00756827" w:rsidRPr="00B41668" w:rsidRDefault="00756827" w:rsidP="00756827">
                      <w:pPr>
                        <w:pStyle w:val="PL"/>
                        <w:rPr>
                          <w:color w:val="808080"/>
                          <w:sz w:val="14"/>
                        </w:rPr>
                      </w:pPr>
                      <w:r w:rsidRPr="00B41668">
                        <w:rPr>
                          <w:color w:val="808080"/>
                          <w:sz w:val="14"/>
                        </w:rPr>
                        <w:t>-- ASN1STOP</w:t>
                      </w:r>
                    </w:p>
                  </w:txbxContent>
                </v:textbox>
                <w10:anchorlock/>
              </v:shape>
            </w:pict>
          </mc:Fallback>
        </mc:AlternateContent>
      </w:r>
    </w:p>
    <w:p w14:paraId="76983814" w14:textId="1D2F1AA3" w:rsidR="00756827" w:rsidRPr="002A5A96" w:rsidRDefault="00756827" w:rsidP="00756827">
      <w:pPr>
        <w:pStyle w:val="TF"/>
        <w:rPr>
          <w:lang w:val="en-US"/>
        </w:rPr>
      </w:pPr>
      <w:bookmarkStart w:id="3" w:name="_Ref513401817"/>
      <w:r>
        <w:t xml:space="preserve">Figure </w:t>
      </w:r>
      <w:r>
        <w:fldChar w:fldCharType="begin"/>
      </w:r>
      <w:r>
        <w:instrText xml:space="preserve"> SEQ Figure \* ARABIC </w:instrText>
      </w:r>
      <w:r>
        <w:fldChar w:fldCharType="separate"/>
      </w:r>
      <w:r w:rsidR="00605844">
        <w:rPr>
          <w:noProof/>
        </w:rPr>
        <w:t>1</w:t>
      </w:r>
      <w:r>
        <w:rPr>
          <w:noProof/>
        </w:rPr>
        <w:fldChar w:fldCharType="end"/>
      </w:r>
      <w:bookmarkEnd w:id="3"/>
      <w:r>
        <w:t xml:space="preserve">: </w:t>
      </w:r>
      <w:r w:rsidRPr="007946F6">
        <w:t>Extract from</w:t>
      </w:r>
      <w:r w:rsidRPr="002A5A96">
        <w:rPr>
          <w:lang w:val="en-US"/>
        </w:rPr>
        <w:t> </w:t>
      </w:r>
      <w:r w:rsidR="0093786D">
        <w:rPr>
          <w:lang w:val="en-US"/>
        </w:rPr>
        <w:fldChar w:fldCharType="begin"/>
      </w:r>
      <w:r w:rsidR="0093786D">
        <w:rPr>
          <w:lang w:val="en-US"/>
        </w:rPr>
        <w:instrText xml:space="preserve"> REF _Ref724015 \r \h </w:instrText>
      </w:r>
      <w:r w:rsidR="0093786D">
        <w:rPr>
          <w:lang w:val="en-US"/>
        </w:rPr>
      </w:r>
      <w:r w:rsidR="0093786D">
        <w:rPr>
          <w:lang w:val="en-US"/>
        </w:rPr>
        <w:fldChar w:fldCharType="separate"/>
      </w:r>
      <w:r w:rsidR="00605844">
        <w:rPr>
          <w:lang w:val="en-US"/>
        </w:rPr>
        <w:t>[6]</w:t>
      </w:r>
      <w:r w:rsidR="0093786D">
        <w:rPr>
          <w:lang w:val="en-US"/>
        </w:rPr>
        <w:fldChar w:fldCharType="end"/>
      </w:r>
      <w:r w:rsidRPr="007946F6">
        <w:t>, describing how the measurement resources for RSRP measurements on SSB are defined</w:t>
      </w:r>
      <w:r w:rsidRPr="002A5A96">
        <w:rPr>
          <w:lang w:val="en-US"/>
        </w:rPr>
        <w:t>.</w:t>
      </w:r>
    </w:p>
    <w:p w14:paraId="48AC56F1" w14:textId="77777777" w:rsidR="00756827" w:rsidRDefault="00756827" w:rsidP="00756827">
      <w:pPr>
        <w:pStyle w:val="BodyText"/>
      </w:pPr>
      <w:r>
        <w:t xml:space="preserve">The UE may then be configured to report L1-RSRP based on the list of </w:t>
      </w:r>
      <w:r>
        <w:rPr>
          <w:i/>
        </w:rPr>
        <w:t xml:space="preserve">SSB-Index. </w:t>
      </w:r>
      <w:r>
        <w:t>The UE may be configured to report the 1, 2 or 4 best SSBs, i.e., the SSBs out of the list which has the highest L1-RSRP.</w:t>
      </w:r>
    </w:p>
    <w:p w14:paraId="1690492C" w14:textId="51B5AB52" w:rsidR="00756827" w:rsidRDefault="00756827" w:rsidP="00756827">
      <w:pPr>
        <w:pStyle w:val="BodyText"/>
      </w:pPr>
      <w:r>
        <w:t xml:space="preserve">Since this RSRP reporting was designed for beam management, it is implicitly assumed that the UE can </w:t>
      </w:r>
      <w:r w:rsidRPr="00797363">
        <w:rPr>
          <w:i/>
        </w:rPr>
        <w:t>only</w:t>
      </w:r>
      <w:r>
        <w:t xml:space="preserve"> be configured to report </w:t>
      </w:r>
      <w:r w:rsidR="0093786D">
        <w:t xml:space="preserve">RSRP for </w:t>
      </w:r>
      <w:r>
        <w:t xml:space="preserve">SSBs within the serving cell. However, the additional effort to also include the possibility to report measurements on configured SSBs in configured </w:t>
      </w:r>
      <w:r w:rsidR="0093786D" w:rsidRPr="0093786D">
        <w:rPr>
          <w:i/>
        </w:rPr>
        <w:t>non-serving</w:t>
      </w:r>
      <w:r w:rsidR="0093786D">
        <w:t xml:space="preserve"> </w:t>
      </w:r>
      <w:r w:rsidRPr="003825F6">
        <w:t>cells</w:t>
      </w:r>
      <w:r>
        <w:rPr>
          <w:i/>
        </w:rPr>
        <w:t xml:space="preserve"> </w:t>
      </w:r>
      <w:r>
        <w:t xml:space="preserve">is rather minor. The only thing that is required is to replace </w:t>
      </w:r>
      <w:r>
        <w:rPr>
          <w:i/>
        </w:rPr>
        <w:t xml:space="preserve">SSB-Index </w:t>
      </w:r>
      <w:r>
        <w:t>with a quantity which includes also a PCI.</w:t>
      </w:r>
    </w:p>
    <w:p w14:paraId="3853ECDC" w14:textId="7229CDE9" w:rsidR="00756827" w:rsidRPr="007166E3" w:rsidRDefault="00756827" w:rsidP="00756827">
      <w:pPr>
        <w:pStyle w:val="Observation"/>
        <w:rPr>
          <w:lang w:val="en-US"/>
        </w:rPr>
      </w:pPr>
      <w:bookmarkStart w:id="4" w:name="_Toc513402424"/>
      <w:bookmarkStart w:id="5" w:name="_Toc525828774"/>
      <w:bookmarkStart w:id="6" w:name="_Toc528247964"/>
      <w:bookmarkStart w:id="7" w:name="_Toc534187300"/>
      <w:bookmarkStart w:id="8" w:name="_Toc1134641"/>
      <w:r w:rsidRPr="007166E3">
        <w:rPr>
          <w:lang w:val="en-US"/>
        </w:rPr>
        <w:t>A quite small addition is required in the standard to enable the UE to report RSRP also on SSBs from</w:t>
      </w:r>
      <w:r w:rsidR="0093786D">
        <w:rPr>
          <w:lang w:val="en-US"/>
        </w:rPr>
        <w:t xml:space="preserve"> non-serving</w:t>
      </w:r>
      <w:r w:rsidRPr="007166E3">
        <w:rPr>
          <w:lang w:val="en-US"/>
        </w:rPr>
        <w:t xml:space="preserve"> cells.</w:t>
      </w:r>
      <w:bookmarkEnd w:id="4"/>
      <w:bookmarkEnd w:id="5"/>
      <w:bookmarkEnd w:id="6"/>
      <w:bookmarkEnd w:id="7"/>
      <w:bookmarkEnd w:id="8"/>
      <w:r w:rsidRPr="007166E3">
        <w:rPr>
          <w:lang w:val="en-US"/>
        </w:rPr>
        <w:t xml:space="preserve"> </w:t>
      </w:r>
    </w:p>
    <w:p w14:paraId="06B27F87" w14:textId="28FC86F1" w:rsidR="00756827" w:rsidRDefault="00756827" w:rsidP="00756827">
      <w:pPr>
        <w:pStyle w:val="BodyText"/>
      </w:pPr>
      <w:r>
        <w:t xml:space="preserve">With that small addition, it would be possible to configure the UE to report RSRP also for SSBs in </w:t>
      </w:r>
      <w:r w:rsidR="0093786D">
        <w:t xml:space="preserve">non-serving </w:t>
      </w:r>
      <w:r>
        <w:t>cells. That measurement could then be reported to the NW using any PUCCH or PUSCH reporting already defined.</w:t>
      </w:r>
    </w:p>
    <w:p w14:paraId="08D31C16" w14:textId="1B528E0C" w:rsidR="00756827" w:rsidRDefault="00756827" w:rsidP="00756827">
      <w:pPr>
        <w:pStyle w:val="BodyText"/>
      </w:pPr>
      <w:r>
        <w:t xml:space="preserve">Typically, neighbour cell measurements are filtered in the UE to filter out variations caused by fast fading. Once certain criteria are fulfilled, the UE then requests uplink resources and transmits the measurement report over RRC to the NW. This RRM measurement model is depicted in </w:t>
      </w:r>
      <w:r>
        <w:fldChar w:fldCharType="begin"/>
      </w:r>
      <w:r>
        <w:instrText xml:space="preserve"> REF _Ref513402109 \h </w:instrText>
      </w:r>
      <w:r>
        <w:fldChar w:fldCharType="separate"/>
      </w:r>
      <w:r w:rsidR="00605844">
        <w:t xml:space="preserve">Figure </w:t>
      </w:r>
      <w:r w:rsidR="00605844">
        <w:rPr>
          <w:noProof/>
        </w:rPr>
        <w:t>2</w:t>
      </w:r>
      <w:r>
        <w:fldChar w:fldCharType="end"/>
      </w:r>
      <w:r>
        <w:t> .</w:t>
      </w:r>
    </w:p>
    <w:p w14:paraId="25E93AC1" w14:textId="77777777" w:rsidR="00756827" w:rsidRDefault="00756827" w:rsidP="00756827">
      <w:pPr>
        <w:pStyle w:val="TH"/>
        <w:rPr>
          <w:noProof/>
        </w:rPr>
      </w:pPr>
      <w:r>
        <w:rPr>
          <w:noProof/>
        </w:rPr>
        <w:object w:dxaOrig="9030" w:dyaOrig="4440" w14:anchorId="741FD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8" o:title=""/>
          </v:shape>
          <o:OLEObject Type="Embed" ProgID="Visio.Drawing.11" ShapeID="_x0000_i1025" DrawAspect="Content" ObjectID="_1611747451" r:id="rId9"/>
        </w:object>
      </w:r>
    </w:p>
    <w:p w14:paraId="7F7FD1E1" w14:textId="38AC26DF" w:rsidR="00756827" w:rsidRDefault="00756827" w:rsidP="00756827">
      <w:pPr>
        <w:pStyle w:val="TF"/>
      </w:pPr>
      <w:bookmarkStart w:id="9" w:name="_Ref513402109"/>
      <w:r>
        <w:t xml:space="preserve">Figure </w:t>
      </w:r>
      <w:r>
        <w:fldChar w:fldCharType="begin"/>
      </w:r>
      <w:r>
        <w:instrText xml:space="preserve"> SEQ Figure \* ARABIC </w:instrText>
      </w:r>
      <w:r>
        <w:fldChar w:fldCharType="separate"/>
      </w:r>
      <w:r w:rsidR="00605844">
        <w:rPr>
          <w:noProof/>
        </w:rPr>
        <w:t>2</w:t>
      </w:r>
      <w:r>
        <w:rPr>
          <w:noProof/>
        </w:rPr>
        <w:fldChar w:fldCharType="end"/>
      </w:r>
      <w:bookmarkEnd w:id="9"/>
      <w:r>
        <w:t xml:space="preserve">: </w:t>
      </w:r>
      <w:r w:rsidRPr="00191262">
        <w:t>RRM measurement model (from</w:t>
      </w:r>
      <w:r w:rsidR="0093786D" w:rsidRPr="0093786D">
        <w:rPr>
          <w:lang w:val="en-US"/>
        </w:rPr>
        <w:t xml:space="preserve"> </w:t>
      </w:r>
      <w:r w:rsidR="0093786D">
        <w:rPr>
          <w:lang w:val="en-US"/>
        </w:rPr>
        <w:fldChar w:fldCharType="begin"/>
      </w:r>
      <w:r w:rsidR="0093786D">
        <w:rPr>
          <w:lang w:val="en-US"/>
        </w:rPr>
        <w:instrText xml:space="preserve"> REF _Ref525828532 \r \h </w:instrText>
      </w:r>
      <w:r w:rsidR="0093786D">
        <w:rPr>
          <w:lang w:val="en-US"/>
        </w:rPr>
      </w:r>
      <w:r w:rsidR="0093786D">
        <w:rPr>
          <w:lang w:val="en-US"/>
        </w:rPr>
        <w:fldChar w:fldCharType="separate"/>
      </w:r>
      <w:r w:rsidR="00605844">
        <w:rPr>
          <w:lang w:val="en-US"/>
        </w:rPr>
        <w:t>[7]</w:t>
      </w:r>
      <w:r w:rsidR="0093786D">
        <w:rPr>
          <w:lang w:val="en-US"/>
        </w:rPr>
        <w:fldChar w:fldCharType="end"/>
      </w:r>
      <w:r w:rsidRPr="00191262">
        <w:t>). The measurements at point A</w:t>
      </w:r>
      <w:r w:rsidRPr="00797363">
        <w:rPr>
          <w:vertAlign w:val="superscript"/>
        </w:rPr>
        <w:t>1</w:t>
      </w:r>
      <w:r w:rsidRPr="00191262">
        <w:t xml:space="preserve"> are the L1-RSRP measurements used for beam management. Measurements may be performed on SSB or CSI-RS.</w:t>
      </w:r>
    </w:p>
    <w:p w14:paraId="65A3A7C9" w14:textId="5E1D02F9" w:rsidR="00756827" w:rsidRDefault="00756827" w:rsidP="00756827">
      <w:pPr>
        <w:pStyle w:val="BodyText"/>
      </w:pPr>
      <w:r>
        <w:lastRenderedPageBreak/>
        <w:t xml:space="preserve">A subset of the gNB beams listed to the far left in </w:t>
      </w:r>
      <w:r>
        <w:fldChar w:fldCharType="begin"/>
      </w:r>
      <w:r>
        <w:instrText xml:space="preserve"> REF _Ref513402109 \h </w:instrText>
      </w:r>
      <w:r>
        <w:fldChar w:fldCharType="separate"/>
      </w:r>
      <w:r w:rsidR="00605844">
        <w:t xml:space="preserve">Figure </w:t>
      </w:r>
      <w:r w:rsidR="00605844">
        <w:rPr>
          <w:noProof/>
        </w:rPr>
        <w:t>2</w:t>
      </w:r>
      <w:r>
        <w:fldChar w:fldCharType="end"/>
      </w:r>
      <w:r>
        <w:t xml:space="preserve"> correspond to reference signals transmitted within the cell. The measurements at point A</w:t>
      </w:r>
      <w:r>
        <w:rPr>
          <w:vertAlign w:val="superscript"/>
        </w:rPr>
        <w:t>1</w:t>
      </w:r>
      <w:r>
        <w:t xml:space="preserve"> for these intra-cell beams are </w:t>
      </w:r>
      <w:r w:rsidRPr="00D96214">
        <w:rPr>
          <w:i/>
        </w:rPr>
        <w:t>exactly</w:t>
      </w:r>
      <w:r>
        <w:t xml:space="preserve"> the L1 measurements the UE would report for beam management purposes, if configured. </w:t>
      </w:r>
    </w:p>
    <w:p w14:paraId="5268BE62" w14:textId="77777777" w:rsidR="00756827" w:rsidRDefault="00756827" w:rsidP="00756827">
      <w:pPr>
        <w:pStyle w:val="BodyText"/>
      </w:pPr>
      <w:r>
        <w:t>If the UE is now configured to perform L3 measurements also on beams in neighbour cells, we note that the corresponding L1 measurements would also be readily available in the UE. Hence, there is no need to implement additional measurement functionality in the UE to perform L1-RSRP measurements on neighbour cells.</w:t>
      </w:r>
    </w:p>
    <w:p w14:paraId="175C92D1" w14:textId="77777777" w:rsidR="00756827" w:rsidRPr="005F4DF9" w:rsidRDefault="00756827" w:rsidP="00756827">
      <w:pPr>
        <w:pStyle w:val="Observation"/>
      </w:pPr>
      <w:bookmarkStart w:id="10" w:name="_Toc510798573"/>
      <w:bookmarkStart w:id="11" w:name="_Toc513402425"/>
      <w:bookmarkStart w:id="12" w:name="_Toc525828775"/>
      <w:bookmarkStart w:id="13" w:name="_Toc528247965"/>
      <w:bookmarkStart w:id="14" w:name="_Toc534187301"/>
      <w:bookmarkStart w:id="15" w:name="_Toc1134642"/>
      <w:r>
        <w:t>L1-RSRP measurements of SSBs in neighbour cells is readily available in the UE. No additional measurement functionality needs to be implemented.</w:t>
      </w:r>
      <w:bookmarkEnd w:id="10"/>
      <w:bookmarkEnd w:id="11"/>
      <w:bookmarkEnd w:id="12"/>
      <w:bookmarkEnd w:id="13"/>
      <w:bookmarkEnd w:id="14"/>
      <w:bookmarkEnd w:id="15"/>
      <w:r>
        <w:t xml:space="preserve"> </w:t>
      </w:r>
    </w:p>
    <w:p w14:paraId="55790DE7" w14:textId="55EADF12" w:rsidR="00756827" w:rsidRDefault="00756827" w:rsidP="00756827">
      <w:pPr>
        <w:pStyle w:val="BodyText"/>
      </w:pPr>
      <w:r>
        <w:t xml:space="preserve">The L3 mobility procedure illustrated in </w:t>
      </w:r>
      <w:r>
        <w:fldChar w:fldCharType="begin"/>
      </w:r>
      <w:r>
        <w:instrText xml:space="preserve"> REF _Ref513402109 \h </w:instrText>
      </w:r>
      <w:r>
        <w:fldChar w:fldCharType="separate"/>
      </w:r>
      <w:r w:rsidR="00605844">
        <w:t xml:space="preserve">Figure </w:t>
      </w:r>
      <w:r w:rsidR="00605844">
        <w:rPr>
          <w:noProof/>
        </w:rPr>
        <w:t>2</w:t>
      </w:r>
      <w:r>
        <w:fldChar w:fldCharType="end"/>
      </w:r>
      <w:r>
        <w:t xml:space="preserve"> is rather slow, mainly due to the filtering and the evaluation of the reporting criteria. Typically, the cell quality is required to be on a certain level for a few</w:t>
      </w:r>
      <w:r w:rsidR="00094E59">
        <w:t xml:space="preserve"> tens of</w:t>
      </w:r>
      <w:r>
        <w:t xml:space="preserve"> </w:t>
      </w:r>
      <w:proofErr w:type="spellStart"/>
      <w:r>
        <w:t>ms</w:t>
      </w:r>
      <w:proofErr w:type="spellEnd"/>
      <w:r>
        <w:t xml:space="preserve"> to trigger the report. Additionally, the UE is required to request UL resources via an SR, and the measurement is transmitted using RLC, leading to additional overhead and delays.</w:t>
      </w:r>
    </w:p>
    <w:p w14:paraId="26EA2E47" w14:textId="77777777" w:rsidR="00094E59" w:rsidRDefault="00756827" w:rsidP="00756827">
      <w:pPr>
        <w:pStyle w:val="BodyText"/>
      </w:pPr>
      <w:r>
        <w:t xml:space="preserve">In contrast, the reporting over L1 could be made faster: one measurement report could be transmitted quite often, say once every 20ms. The gNB would then have freedom to perform any kind of operation on this sequence of measurement reports. It would be trivial to adjust the filtering for different UE speeds for instance. Other factors could easily be </w:t>
      </w:r>
      <w:proofErr w:type="gramStart"/>
      <w:r>
        <w:t>taken into account</w:t>
      </w:r>
      <w:proofErr w:type="gramEnd"/>
      <w:r>
        <w:t>, e.g., the UE position</w:t>
      </w:r>
      <w:r w:rsidR="00094E59">
        <w:t>:</w:t>
      </w:r>
    </w:p>
    <w:p w14:paraId="7FFB655F" w14:textId="40C1A63A" w:rsidR="00094E59" w:rsidRDefault="00094E59" w:rsidP="00094E59">
      <w:pPr>
        <w:pStyle w:val="Observation"/>
      </w:pPr>
      <w:bookmarkStart w:id="16" w:name="_Toc1134643"/>
      <w:r>
        <w:t xml:space="preserve">Reporting over L1 is significantly faster than reporting than L3 </w:t>
      </w:r>
      <w:r w:rsidR="00FF1631">
        <w:t>reporting and</w:t>
      </w:r>
      <w:r>
        <w:t xml:space="preserve"> enables to the NW to perform UE-specific processing of the measurement, taking additional quantities into account.</w:t>
      </w:r>
      <w:bookmarkEnd w:id="16"/>
    </w:p>
    <w:p w14:paraId="58E666DE" w14:textId="7C9EB178" w:rsidR="00094E59" w:rsidRDefault="00094E59" w:rsidP="00094E59">
      <w:pPr>
        <w:pStyle w:val="Observation"/>
        <w:numPr>
          <w:ilvl w:val="0"/>
          <w:numId w:val="0"/>
        </w:numPr>
        <w:rPr>
          <w:b w:val="0"/>
          <w:bCs w:val="0"/>
          <w:lang w:eastAsia="zh-CN"/>
        </w:rPr>
      </w:pPr>
      <w:bookmarkStart w:id="17" w:name="_Toc1134644"/>
      <w:r w:rsidRPr="00094E59">
        <w:rPr>
          <w:b w:val="0"/>
          <w:bCs w:val="0"/>
          <w:lang w:eastAsia="zh-CN"/>
        </w:rPr>
        <w:t>Another</w:t>
      </w:r>
      <w:r>
        <w:rPr>
          <w:b w:val="0"/>
          <w:bCs w:val="0"/>
          <w:lang w:eastAsia="zh-CN"/>
        </w:rPr>
        <w:t xml:space="preserve"> point to note is that the NW does not have to enable the L1 reporting for all UEs. If the NW determines that a UE is far from the cell border, it would not configure any reporting of neighbour cells over L1, or over L3, leading to reduced UE power consumption:</w:t>
      </w:r>
      <w:bookmarkEnd w:id="17"/>
    </w:p>
    <w:p w14:paraId="6F0B4D10" w14:textId="27A97357" w:rsidR="00094E59" w:rsidRPr="00094E59" w:rsidRDefault="00FF1631" w:rsidP="00094E59">
      <w:pPr>
        <w:pStyle w:val="Observation"/>
        <w:rPr>
          <w:lang w:eastAsia="zh-CN"/>
        </w:rPr>
      </w:pPr>
      <w:bookmarkStart w:id="18" w:name="_Toc1134645"/>
      <w:r>
        <w:rPr>
          <w:lang w:eastAsia="zh-CN"/>
        </w:rPr>
        <w:t>The NW can very easily activate and deactivate the L1 reporting when needed, leading to reduced UE power consumption.</w:t>
      </w:r>
      <w:bookmarkEnd w:id="18"/>
    </w:p>
    <w:p w14:paraId="201736AE" w14:textId="65581A72" w:rsidR="00756827" w:rsidRPr="009E02D1" w:rsidRDefault="00756827" w:rsidP="00756827">
      <w:pPr>
        <w:pStyle w:val="BodyText"/>
      </w:pPr>
      <w:r>
        <w:t>Hence, we realize that there are significant gains with allowing L1 reporting also on neighbour cells. Since the changes in the standard are small, and the additional UE complexity is minor we propose</w:t>
      </w:r>
    </w:p>
    <w:p w14:paraId="06CCE734" w14:textId="72422787" w:rsidR="00756827" w:rsidRDefault="00756827" w:rsidP="00CE0424">
      <w:pPr>
        <w:pStyle w:val="Proposal"/>
      </w:pPr>
      <w:bookmarkStart w:id="19" w:name="_Toc510798575"/>
      <w:bookmarkStart w:id="20" w:name="_Toc513402428"/>
      <w:bookmarkStart w:id="21" w:name="_Toc525828776"/>
      <w:bookmarkStart w:id="22" w:name="_Toc528247966"/>
      <w:bookmarkStart w:id="23" w:name="_Toc534866612"/>
      <w:bookmarkStart w:id="24" w:name="_Toc1134650"/>
      <w:r>
        <w:t>Include an optional PCI in the definition of SSB resources for beam management reporting to enable reporting of L1-RSRP of non-serving cells over PUCCH/PUSCH.</w:t>
      </w:r>
      <w:bookmarkEnd w:id="19"/>
      <w:bookmarkEnd w:id="20"/>
      <w:bookmarkEnd w:id="21"/>
      <w:bookmarkEnd w:id="22"/>
      <w:bookmarkEnd w:id="23"/>
      <w:bookmarkEnd w:id="24"/>
    </w:p>
    <w:p w14:paraId="0D5D2CAD" w14:textId="6679A3F3" w:rsidR="00D31865" w:rsidRDefault="00230D18" w:rsidP="00D31865">
      <w:pPr>
        <w:pStyle w:val="Heading2"/>
      </w:pPr>
      <w:r>
        <w:t>2.2</w:t>
      </w:r>
      <w:r>
        <w:tab/>
      </w:r>
      <w:r w:rsidR="00D31865">
        <w:t>Reduced handover interruption using MAC CE</w:t>
      </w:r>
      <w:r w:rsidR="00756827">
        <w:t xml:space="preserve"> </w:t>
      </w:r>
      <w:r w:rsidR="0093786D">
        <w:t>signalling</w:t>
      </w:r>
    </w:p>
    <w:p w14:paraId="3B55E4DA" w14:textId="703BCA27" w:rsidR="00756827" w:rsidRDefault="000C014D" w:rsidP="00756827">
      <w:pPr>
        <w:pStyle w:val="BodyText"/>
      </w:pPr>
      <w:r>
        <w:t>The beam management functionality</w:t>
      </w:r>
      <w:r w:rsidR="00756827">
        <w:t xml:space="preserve"> was designed for a situation where multiple beams cover one cell. Due to the smaller coverage area of these narrow beams, it</w:t>
      </w:r>
      <w:r>
        <w:t xml:space="preserve"> is</w:t>
      </w:r>
      <w:r w:rsidR="00756827">
        <w:t xml:space="preserve"> anticipated that a UE would change beam more frequently than it changes cells. To reduce the signalling load for the beam switches, it was decided that RRC signalling would not be required to facilitate such changes. Instead, signalling solution based on MAC CE or DCI was introduced.</w:t>
      </w:r>
      <w:r w:rsidR="0093786D">
        <w:fldChar w:fldCharType="begin"/>
      </w:r>
      <w:r w:rsidR="0093786D">
        <w:instrText xml:space="preserve"> REF _Ref724310 \r \h </w:instrText>
      </w:r>
      <w:r w:rsidR="0093786D">
        <w:fldChar w:fldCharType="separate"/>
      </w:r>
      <w:r w:rsidR="00605844">
        <w:t>[2]</w:t>
      </w:r>
      <w:r w:rsidR="0093786D">
        <w:fldChar w:fldCharType="end"/>
      </w:r>
      <w:r w:rsidR="0093786D">
        <w:fldChar w:fldCharType="begin"/>
      </w:r>
      <w:r w:rsidR="0093786D">
        <w:instrText xml:space="preserve"> REF _Ref723973 \r \h </w:instrText>
      </w:r>
      <w:r w:rsidR="0093786D">
        <w:fldChar w:fldCharType="separate"/>
      </w:r>
      <w:r w:rsidR="00605844">
        <w:t>[3]</w:t>
      </w:r>
      <w:r w:rsidR="0093786D">
        <w:fldChar w:fldCharType="end"/>
      </w:r>
      <w:r w:rsidR="0093786D">
        <w:t xml:space="preserve"> </w:t>
      </w:r>
    </w:p>
    <w:p w14:paraId="6939500A" w14:textId="77777777" w:rsidR="00756827" w:rsidRDefault="00756827" w:rsidP="00756827">
      <w:pPr>
        <w:pStyle w:val="BodyText"/>
      </w:pPr>
      <w:r>
        <w:t xml:space="preserve">The signalling during a beam switch involves changing the QCL source for the PDCCH/PDSCH. The QCL properties of the source enables the UE to demodulate the PDCCH/PDSCH DMRS by providing some guidance to the channel estimation. </w:t>
      </w:r>
    </w:p>
    <w:p w14:paraId="56C08F76" w14:textId="77777777" w:rsidR="00756827" w:rsidRPr="00CE0424" w:rsidRDefault="00756827" w:rsidP="00756827">
      <w:pPr>
        <w:pStyle w:val="Observation"/>
      </w:pPr>
      <w:bookmarkStart w:id="25" w:name="_Toc534887754"/>
      <w:bookmarkStart w:id="26" w:name="_Toc1134646"/>
      <w:r>
        <w:t>The beam management functionality specified in Rel-15 provides the mechanisms to change the QCL source for the PDCCH/PDSCH DMRS via MAC CE.</w:t>
      </w:r>
      <w:bookmarkEnd w:id="25"/>
      <w:bookmarkEnd w:id="26"/>
    </w:p>
    <w:p w14:paraId="344C7710" w14:textId="6012CCD8" w:rsidR="00756827" w:rsidRDefault="00756827" w:rsidP="00756827">
      <w:pPr>
        <w:pStyle w:val="BodyText"/>
      </w:pPr>
      <w:r>
        <w:t xml:space="preserve">Once the UE has been provided with a new QCL source, it performs measurements on the corresponding RS to derive the relevant QCL properties. These QCL properties are then used when demodulating the PDCCH/PDSCH. </w:t>
      </w:r>
    </w:p>
    <w:p w14:paraId="74806871" w14:textId="34A17112" w:rsidR="00756827" w:rsidRDefault="00756827" w:rsidP="00756827">
      <w:pPr>
        <w:pStyle w:val="BodyText"/>
      </w:pPr>
      <w:r>
        <w:t>As was intended, the update of the QCL source has low overhead, and low latency. The MAC CE message is only two octets</w:t>
      </w:r>
      <w:r w:rsidR="0093786D">
        <w:t xml:space="preserve"> </w:t>
      </w:r>
      <w:r w:rsidR="0093786D">
        <w:fldChar w:fldCharType="begin"/>
      </w:r>
      <w:r w:rsidR="0093786D">
        <w:instrText xml:space="preserve"> REF _Ref724364 \r \h </w:instrText>
      </w:r>
      <w:r w:rsidR="0093786D">
        <w:fldChar w:fldCharType="separate"/>
      </w:r>
      <w:r w:rsidR="00605844">
        <w:t>[5]</w:t>
      </w:r>
      <w:r w:rsidR="0093786D">
        <w:fldChar w:fldCharType="end"/>
      </w:r>
      <w:r>
        <w:t>, and the UE applies the newly activated QCL source 3ms after the HARQ ACK for the MAC CE message has been sent.</w:t>
      </w:r>
    </w:p>
    <w:p w14:paraId="7D33A9C3" w14:textId="77777777" w:rsidR="00756827" w:rsidRDefault="00756827" w:rsidP="00756827">
      <w:pPr>
        <w:pStyle w:val="Observation"/>
      </w:pPr>
      <w:bookmarkStart w:id="27" w:name="_Toc534887755"/>
      <w:bookmarkStart w:id="28" w:name="_Toc1134647"/>
      <w:r>
        <w:t>The delay associated with a MAC CE update of the QCL source is small.</w:t>
      </w:r>
      <w:bookmarkEnd w:id="27"/>
      <w:bookmarkEnd w:id="28"/>
    </w:p>
    <w:p w14:paraId="4204A1A4" w14:textId="77777777" w:rsidR="00756827" w:rsidRDefault="00756827" w:rsidP="00756827">
      <w:pPr>
        <w:pStyle w:val="BodyText"/>
      </w:pPr>
      <w:r>
        <w:t>Note that the MAC CE indication is a synchronized procedure: the NW and the UE has the same understanding of when the update configuration takes effect.</w:t>
      </w:r>
    </w:p>
    <w:p w14:paraId="1AB0B1B8" w14:textId="38FCF8F2" w:rsidR="00756827" w:rsidRDefault="00FF1631" w:rsidP="00756827">
      <w:pPr>
        <w:pStyle w:val="BodyText"/>
      </w:pPr>
      <w:r>
        <w:t>T</w:t>
      </w:r>
      <w:r w:rsidR="00756827">
        <w:t xml:space="preserve">he NW has the possibility to provide the UE with a completely new RRC configuration in the handover command. For instance, the configuration for the DMRSs or the </w:t>
      </w:r>
      <w:r>
        <w:t xml:space="preserve">PDCCH/PDSCH </w:t>
      </w:r>
      <w:r w:rsidR="00756827">
        <w:t xml:space="preserve">scrambling may be different </w:t>
      </w:r>
      <w:r w:rsidR="00756827">
        <w:lastRenderedPageBreak/>
        <w:t>in the new cell compared to the old cell. However, in contrast to LTE, there are no physical layer parameters that are hardcoded to the cell identity, i.e., the PCI</w:t>
      </w:r>
      <w:r>
        <w:t>, in NR</w:t>
      </w:r>
      <w:r w:rsidR="00756827">
        <w:t>. It is thus possible to have the same physical layer configuration in serving and target cell:</w:t>
      </w:r>
    </w:p>
    <w:p w14:paraId="079E95A5" w14:textId="77777777" w:rsidR="00756827" w:rsidRDefault="00756827" w:rsidP="00756827">
      <w:pPr>
        <w:pStyle w:val="Observation"/>
      </w:pPr>
      <w:bookmarkStart w:id="29" w:name="_Toc534887758"/>
      <w:bookmarkStart w:id="30" w:name="_Toc1134648"/>
      <w:r>
        <w:t>In NR, it is possible to have the same physical layer configuration in serving and target cell.</w:t>
      </w:r>
      <w:bookmarkEnd w:id="29"/>
      <w:bookmarkEnd w:id="30"/>
    </w:p>
    <w:p w14:paraId="69DF9E73" w14:textId="77777777" w:rsidR="00756827" w:rsidRDefault="00756827" w:rsidP="00756827">
      <w:pPr>
        <w:pStyle w:val="BodyText"/>
      </w:pPr>
      <w:r>
        <w:t>In this case, the only thing that is needed for the UE to be able to start receiving data on the physical layer in the target cell is that the QCL source is updated: this would enable the UE to synchronize to the target cell, demodulate the bits and decode the data.</w:t>
      </w:r>
    </w:p>
    <w:p w14:paraId="42CE94DE" w14:textId="117E46FD" w:rsidR="00756827" w:rsidRDefault="00756827" w:rsidP="00756827">
      <w:pPr>
        <w:pStyle w:val="BodyText"/>
      </w:pPr>
      <w:r>
        <w:t xml:space="preserve">The RRC IE that carries the QCL source is called </w:t>
      </w:r>
      <w:r w:rsidRPr="00885372">
        <w:rPr>
          <w:i/>
        </w:rPr>
        <w:t>TCI-state</w:t>
      </w:r>
      <w:r w:rsidR="0093786D">
        <w:rPr>
          <w:i/>
        </w:rPr>
        <w:t xml:space="preserve"> </w:t>
      </w:r>
      <w:r w:rsidR="0093786D" w:rsidRPr="0093786D">
        <w:fldChar w:fldCharType="begin"/>
      </w:r>
      <w:r w:rsidR="0093786D" w:rsidRPr="0093786D">
        <w:instrText xml:space="preserve"> REF _Ref724015 \r \h </w:instrText>
      </w:r>
      <w:r w:rsidR="0093786D">
        <w:instrText xml:space="preserve"> \* MERGEFORMAT </w:instrText>
      </w:r>
      <w:r w:rsidR="0093786D" w:rsidRPr="0093786D">
        <w:fldChar w:fldCharType="separate"/>
      </w:r>
      <w:r w:rsidR="00605844">
        <w:t>[6]</w:t>
      </w:r>
      <w:r w:rsidR="0093786D" w:rsidRPr="0093786D">
        <w:fldChar w:fldCharType="end"/>
      </w:r>
      <w:r>
        <w:t>:</w:t>
      </w:r>
    </w:p>
    <w:p w14:paraId="0A31E27E" w14:textId="77777777" w:rsidR="00756827" w:rsidRPr="00A470D9" w:rsidRDefault="00756827" w:rsidP="00756827">
      <w:pPr>
        <w:pStyle w:val="PL"/>
      </w:pPr>
      <w:r w:rsidRPr="00A470D9">
        <w:t xml:space="preserve">TCI-State ::=                       </w:t>
      </w:r>
      <w:r w:rsidRPr="00A470D9">
        <w:rPr>
          <w:color w:val="993366"/>
        </w:rPr>
        <w:t>SEQUENCE</w:t>
      </w:r>
      <w:r w:rsidRPr="00A470D9">
        <w:t xml:space="preserve"> {</w:t>
      </w:r>
    </w:p>
    <w:p w14:paraId="36CAA715" w14:textId="77777777" w:rsidR="00756827" w:rsidRPr="00A470D9" w:rsidRDefault="00756827" w:rsidP="00756827">
      <w:pPr>
        <w:pStyle w:val="PL"/>
      </w:pPr>
      <w:r w:rsidRPr="00A470D9">
        <w:t xml:space="preserve">    tci-StateId                         TCI-StateId,</w:t>
      </w:r>
    </w:p>
    <w:p w14:paraId="1778AA05" w14:textId="77777777" w:rsidR="00756827" w:rsidRPr="00A470D9" w:rsidRDefault="00756827" w:rsidP="00756827">
      <w:pPr>
        <w:pStyle w:val="PL"/>
      </w:pPr>
      <w:r w:rsidRPr="00A470D9">
        <w:t xml:space="preserve">    qcl-Type1                           QCL-Info,</w:t>
      </w:r>
    </w:p>
    <w:p w14:paraId="0B1F500C" w14:textId="77777777" w:rsidR="00756827" w:rsidRPr="00A470D9" w:rsidRDefault="00756827" w:rsidP="00756827">
      <w:pPr>
        <w:pStyle w:val="PL"/>
        <w:rPr>
          <w:color w:val="808080"/>
        </w:rPr>
      </w:pPr>
      <w:r w:rsidRPr="00A470D9">
        <w:t xml:space="preserve">    qcl-Type2                           QCL-Info                     </w:t>
      </w:r>
      <w:r w:rsidRPr="00A470D9">
        <w:rPr>
          <w:color w:val="993366"/>
        </w:rPr>
        <w:t>OPTIONAL</w:t>
      </w:r>
      <w:r w:rsidRPr="00A470D9">
        <w:t xml:space="preserve">,   </w:t>
      </w:r>
      <w:r w:rsidRPr="00A470D9">
        <w:rPr>
          <w:color w:val="808080"/>
        </w:rPr>
        <w:t>-- Need R</w:t>
      </w:r>
    </w:p>
    <w:p w14:paraId="4B4E81C0" w14:textId="77777777" w:rsidR="00756827" w:rsidRPr="00A470D9" w:rsidRDefault="00756827" w:rsidP="00756827">
      <w:pPr>
        <w:pStyle w:val="PL"/>
      </w:pPr>
      <w:r w:rsidRPr="00A470D9">
        <w:t xml:space="preserve">    ...</w:t>
      </w:r>
    </w:p>
    <w:p w14:paraId="1DD46EBB" w14:textId="77777777" w:rsidR="00756827" w:rsidRPr="00A470D9" w:rsidRDefault="00756827" w:rsidP="00756827">
      <w:pPr>
        <w:pStyle w:val="PL"/>
      </w:pPr>
      <w:r w:rsidRPr="00A470D9">
        <w:t>}</w:t>
      </w:r>
    </w:p>
    <w:p w14:paraId="79A8B673" w14:textId="77777777" w:rsidR="00756827" w:rsidRPr="00A470D9" w:rsidRDefault="00756827" w:rsidP="00756827">
      <w:pPr>
        <w:pStyle w:val="PL"/>
      </w:pPr>
    </w:p>
    <w:p w14:paraId="586C54A9" w14:textId="77777777" w:rsidR="00756827" w:rsidRPr="00A470D9" w:rsidRDefault="00756827" w:rsidP="00756827">
      <w:pPr>
        <w:pStyle w:val="PL"/>
      </w:pPr>
      <w:r w:rsidRPr="00A470D9">
        <w:t xml:space="preserve">QCL-Info ::=                        </w:t>
      </w:r>
      <w:r w:rsidRPr="00A470D9">
        <w:rPr>
          <w:color w:val="993366"/>
        </w:rPr>
        <w:t>SEQUENCE</w:t>
      </w:r>
      <w:r w:rsidRPr="00A470D9">
        <w:t xml:space="preserve"> {</w:t>
      </w:r>
    </w:p>
    <w:p w14:paraId="4EF8AD09" w14:textId="77777777" w:rsidR="00756827" w:rsidRPr="00A470D9" w:rsidRDefault="00756827" w:rsidP="00756827">
      <w:pPr>
        <w:pStyle w:val="PL"/>
        <w:rPr>
          <w:color w:val="808080"/>
        </w:rPr>
      </w:pPr>
      <w:r w:rsidRPr="00A470D9">
        <w:t xml:space="preserve">    cell                                ServCellIndex                </w:t>
      </w:r>
      <w:r w:rsidRPr="00A470D9">
        <w:rPr>
          <w:color w:val="993366"/>
        </w:rPr>
        <w:t>OPTIONAL</w:t>
      </w:r>
      <w:r w:rsidRPr="00A470D9">
        <w:t xml:space="preserve">,   </w:t>
      </w:r>
      <w:r w:rsidRPr="00A470D9">
        <w:rPr>
          <w:color w:val="808080"/>
        </w:rPr>
        <w:t>-- Need R</w:t>
      </w:r>
    </w:p>
    <w:p w14:paraId="351323B6" w14:textId="1059F5D7" w:rsidR="00756827" w:rsidRPr="00A470D9" w:rsidRDefault="00756827" w:rsidP="00756827">
      <w:pPr>
        <w:pStyle w:val="PL"/>
        <w:rPr>
          <w:color w:val="808080"/>
        </w:rPr>
      </w:pPr>
      <w:r w:rsidRPr="00A470D9">
        <w:t xml:space="preserve">    bwp-Id                              BWP-Id                    </w:t>
      </w:r>
      <w:r w:rsidRPr="00A470D9">
        <w:rPr>
          <w:color w:val="993366"/>
        </w:rPr>
        <w:t>OPTIONAL</w:t>
      </w:r>
      <w:r w:rsidRPr="00A470D9">
        <w:t xml:space="preserve">, </w:t>
      </w:r>
      <w:r w:rsidRPr="00A470D9">
        <w:rPr>
          <w:color w:val="808080"/>
        </w:rPr>
        <w:t>-- Cond CSI-RS-Indicated</w:t>
      </w:r>
    </w:p>
    <w:p w14:paraId="3A4DD71B" w14:textId="77777777" w:rsidR="00756827" w:rsidRPr="00A470D9" w:rsidRDefault="00756827" w:rsidP="00756827">
      <w:pPr>
        <w:pStyle w:val="PL"/>
      </w:pPr>
      <w:r w:rsidRPr="00A470D9">
        <w:t xml:space="preserve">    referenceSignal                     </w:t>
      </w:r>
      <w:r w:rsidRPr="00A470D9">
        <w:rPr>
          <w:color w:val="993366"/>
        </w:rPr>
        <w:t>CHOICE</w:t>
      </w:r>
      <w:r w:rsidRPr="00A470D9">
        <w:t xml:space="preserve"> {</w:t>
      </w:r>
    </w:p>
    <w:p w14:paraId="5742066A" w14:textId="77777777" w:rsidR="00756827" w:rsidRPr="00A470D9" w:rsidRDefault="00756827" w:rsidP="00756827">
      <w:pPr>
        <w:pStyle w:val="PL"/>
      </w:pPr>
      <w:r w:rsidRPr="00A470D9">
        <w:t xml:space="preserve">        csi-rs                              NZP-CSI-RS-ResourceId,</w:t>
      </w:r>
    </w:p>
    <w:p w14:paraId="1AFD0805" w14:textId="77777777" w:rsidR="00756827" w:rsidRPr="00A470D9" w:rsidRDefault="00756827" w:rsidP="00756827">
      <w:pPr>
        <w:pStyle w:val="PL"/>
      </w:pPr>
      <w:r w:rsidRPr="00A470D9">
        <w:t xml:space="preserve">        ssb                                 SSB-Index</w:t>
      </w:r>
    </w:p>
    <w:p w14:paraId="782976CA" w14:textId="77777777" w:rsidR="00756827" w:rsidRPr="00A470D9" w:rsidRDefault="00756827" w:rsidP="00756827">
      <w:pPr>
        <w:pStyle w:val="PL"/>
      </w:pPr>
      <w:r w:rsidRPr="00A470D9">
        <w:t xml:space="preserve">    },</w:t>
      </w:r>
    </w:p>
    <w:p w14:paraId="69BF0E74" w14:textId="77777777" w:rsidR="00756827" w:rsidRPr="00A470D9" w:rsidRDefault="00756827" w:rsidP="00756827">
      <w:pPr>
        <w:pStyle w:val="PL"/>
      </w:pPr>
      <w:r w:rsidRPr="00A470D9">
        <w:t xml:space="preserve">    qcl-Type                            </w:t>
      </w:r>
      <w:r w:rsidRPr="00A470D9">
        <w:rPr>
          <w:color w:val="993366"/>
        </w:rPr>
        <w:t>ENUMERATED</w:t>
      </w:r>
      <w:r w:rsidRPr="00A470D9">
        <w:t xml:space="preserve"> {typeA, typeB, typeC, typeD},</w:t>
      </w:r>
    </w:p>
    <w:p w14:paraId="619A67B5" w14:textId="77777777" w:rsidR="00756827" w:rsidRPr="00A470D9" w:rsidRDefault="00756827" w:rsidP="00756827">
      <w:pPr>
        <w:pStyle w:val="PL"/>
      </w:pPr>
      <w:r w:rsidRPr="00A470D9">
        <w:t xml:space="preserve">    ...</w:t>
      </w:r>
    </w:p>
    <w:p w14:paraId="7B897659" w14:textId="77777777" w:rsidR="00756827" w:rsidRPr="00A470D9" w:rsidRDefault="00756827" w:rsidP="00756827">
      <w:pPr>
        <w:pStyle w:val="PL"/>
      </w:pPr>
      <w:r w:rsidRPr="00A470D9">
        <w:t>}</w:t>
      </w:r>
    </w:p>
    <w:p w14:paraId="638E2E3D" w14:textId="226DBA5E" w:rsidR="00756827" w:rsidRDefault="00756827" w:rsidP="00756827">
      <w:pPr>
        <w:pStyle w:val="BodyText"/>
      </w:pPr>
      <w:r>
        <w:t xml:space="preserve">As can be seen, the TCI state contains pointers to reference signal(s). The reference signals are implicitly associated with a serving cell: hence, in Rel-15, it is only possible to change QCL source to reference signals transmitted within </w:t>
      </w:r>
      <w:r w:rsidR="00FF1631">
        <w:t xml:space="preserve">a serving </w:t>
      </w:r>
      <w:r>
        <w:t>cell: it is not possible to change the QCL source to a reference signal in a non-serving cell.</w:t>
      </w:r>
    </w:p>
    <w:p w14:paraId="6090C861" w14:textId="77777777" w:rsidR="00756827" w:rsidRDefault="00756827" w:rsidP="00756827">
      <w:pPr>
        <w:pStyle w:val="BodyText"/>
      </w:pPr>
      <w:r w:rsidRPr="00BF70F9">
        <w:t>We note that it is possible for the UE to perform measurements and derive at least some QCL properties from SSB transmitted from neighbour cells: this is what the UE would need to do to perform the RRM measurements.</w:t>
      </w:r>
      <w:r>
        <w:t xml:space="preserve"> For example, to perform the SS-RSRP measurement on a target cell, the UE would have to synchronize to the PSS of that target, detect the SSS and demodulate the PBCH DMRS. The SS-RSRP is then measured on the SSS and optionally on the PBCH DMRS. To perform these actions, the UE would at least have to find the average delay of the SSB and can readily estimate the Doppler shift. Thus, a UE could easily use an SSB in a neighbour cell as a QCL source for PDCCH/PDSCH DMRS reception, providing that the UE previously performed measurements on that SSB.  </w:t>
      </w:r>
    </w:p>
    <w:p w14:paraId="2D64127F" w14:textId="77777777" w:rsidR="00756827" w:rsidRDefault="00756827" w:rsidP="00756827">
      <w:pPr>
        <w:pStyle w:val="BodyText"/>
      </w:pPr>
      <w:r>
        <w:t xml:space="preserve">To be able to use this functionality, an identifier of the non-serving cell must be introduced in the </w:t>
      </w:r>
      <w:r w:rsidRPr="008747E3">
        <w:rPr>
          <w:i/>
        </w:rPr>
        <w:t>QCL-info</w:t>
      </w:r>
      <w:r>
        <w:t>. A natural choice for such an identifier is the physical cell identity (PCI). Hence, we propose</w:t>
      </w:r>
    </w:p>
    <w:p w14:paraId="73266322" w14:textId="77777777" w:rsidR="00756827" w:rsidRPr="00A04F49" w:rsidRDefault="00756827" w:rsidP="00756827">
      <w:pPr>
        <w:pStyle w:val="Proposal"/>
      </w:pPr>
      <w:bookmarkStart w:id="31" w:name="_Toc534887759"/>
      <w:bookmarkStart w:id="32" w:name="_Toc1134651"/>
      <w:r>
        <w:t>Introduce an optional PCI in the QCL-info definition to facilitate update of the QCL source to an RS in a non-serving cell.</w:t>
      </w:r>
      <w:bookmarkEnd w:id="31"/>
      <w:bookmarkEnd w:id="32"/>
    </w:p>
    <w:p w14:paraId="22B5F6C1" w14:textId="604DD6F0" w:rsidR="00756827" w:rsidRDefault="00756827" w:rsidP="00756827">
      <w:pPr>
        <w:pStyle w:val="BodyText"/>
      </w:pPr>
      <w:r>
        <w:t xml:space="preserve">If a PCI is introduced in the QCL-info, the NW can update the QCL source to an RS in a non-serving cell. Once the indication command takes effect, the NW can directly start transmitting data over PDSCH from the new cell. Since the procedure is synchronized, the NW and the UE have the same understanding of when the updated configuration takes effect. Thus, the interruption in data communication can be </w:t>
      </w:r>
      <w:r w:rsidR="0093786D">
        <w:t>eliminated</w:t>
      </w:r>
      <w:r>
        <w:t>.</w:t>
      </w:r>
    </w:p>
    <w:p w14:paraId="39C81711" w14:textId="77777777" w:rsidR="00756827" w:rsidRDefault="00756827" w:rsidP="00756827">
      <w:pPr>
        <w:pStyle w:val="BodyText"/>
      </w:pPr>
      <w:r>
        <w:t>The procedure described above assumes that the physical layer configuration is identical in serving and target cells. If, e.g., the PDCCH/PDSCH DMRS identity is hardcoded to the PCI, the UE is not able to receive the PDSCH from the new cell. Some higher layer parameters must be the same in serving and target cells.</w:t>
      </w:r>
    </w:p>
    <w:p w14:paraId="4C29AF8E" w14:textId="77777777" w:rsidR="00756827" w:rsidRDefault="00756827" w:rsidP="00756827">
      <w:pPr>
        <w:pStyle w:val="BodyText"/>
      </w:pPr>
      <w:r>
        <w:t>Note that the RRC configuration can be updated after the transition to the target cell: once the physical layer connection has been established, the NW may utilize that new link to send any RRC reconfiguration. For instance, it is likely that some measurement objects would need to be updated.</w:t>
      </w:r>
    </w:p>
    <w:p w14:paraId="7640C641" w14:textId="600A54EB" w:rsidR="00756827" w:rsidRPr="00E103D8" w:rsidRDefault="00756827" w:rsidP="00756827">
      <w:pPr>
        <w:pStyle w:val="BodyText"/>
      </w:pPr>
      <w:r>
        <w:t>The performance of the above procedure would benefit if it was implemented in conjunction with the functionality described in</w:t>
      </w:r>
      <w:r w:rsidR="0093786D">
        <w:t xml:space="preserve"> section </w:t>
      </w:r>
      <w:r w:rsidR="00EB7A66">
        <w:t>2.1</w:t>
      </w:r>
      <w:r>
        <w:t>: if the handover decision were based on L1 measurements, the execution would be even faster.</w:t>
      </w:r>
    </w:p>
    <w:p w14:paraId="39FB6756" w14:textId="69059CFC" w:rsidR="00F63950" w:rsidRDefault="00230D18" w:rsidP="00F63950">
      <w:pPr>
        <w:pStyle w:val="Heading2"/>
      </w:pPr>
      <w:r>
        <w:lastRenderedPageBreak/>
        <w:t>2.3</w:t>
      </w:r>
      <w:r>
        <w:tab/>
      </w:r>
      <w:r w:rsidR="00D31865">
        <w:t>Fast failure recovery</w:t>
      </w:r>
    </w:p>
    <w:p w14:paraId="0DD77D88" w14:textId="77777777" w:rsidR="00756827" w:rsidRDefault="00756827" w:rsidP="00756827">
      <w:pPr>
        <w:pStyle w:val="BodyText"/>
        <w:rPr>
          <w:lang w:val="en-US"/>
        </w:rPr>
      </w:pPr>
      <w:r>
        <w:rPr>
          <w:lang w:val="en-US"/>
        </w:rPr>
        <w:t>In the WI on enhanced mobility for NR, one of the objectives is to study solutions to improve reliability and robustness:</w:t>
      </w:r>
    </w:p>
    <w:p w14:paraId="1EF77B1D" w14:textId="77777777" w:rsidR="00756827" w:rsidRDefault="00756827" w:rsidP="00756827">
      <w:pPr>
        <w:pStyle w:val="BodyText"/>
        <w:rPr>
          <w:lang w:val="en-US"/>
        </w:rPr>
      </w:pPr>
      <w:r>
        <w:rPr>
          <w:noProof/>
          <w:lang w:val="en-US"/>
        </w:rPr>
        <mc:AlternateContent>
          <mc:Choice Requires="wps">
            <w:drawing>
              <wp:inline distT="0" distB="0" distL="0" distR="0" wp14:anchorId="2A99A983" wp14:editId="6408E18D">
                <wp:extent cx="6134100" cy="1162050"/>
                <wp:effectExtent l="0" t="0" r="19050" b="19050"/>
                <wp:docPr id="2" name="Text Box 2"/>
                <wp:cNvGraphicFramePr/>
                <a:graphic xmlns:a="http://schemas.openxmlformats.org/drawingml/2006/main">
                  <a:graphicData uri="http://schemas.microsoft.com/office/word/2010/wordprocessingShape">
                    <wps:wsp>
                      <wps:cNvSpPr txBox="1"/>
                      <wps:spPr>
                        <a:xfrm>
                          <a:off x="0" y="0"/>
                          <a:ext cx="6134100" cy="1162050"/>
                        </a:xfrm>
                        <a:prstGeom prst="rect">
                          <a:avLst/>
                        </a:prstGeom>
                        <a:solidFill>
                          <a:schemeClr val="lt1"/>
                        </a:solidFill>
                        <a:ln w="6350">
                          <a:solidFill>
                            <a:prstClr val="black"/>
                          </a:solidFill>
                        </a:ln>
                      </wps:spPr>
                      <wps:txbx>
                        <w:txbxContent>
                          <w:p w14:paraId="0EE1B4F5" w14:textId="77777777" w:rsidR="00756827" w:rsidRDefault="00756827" w:rsidP="00756827">
                            <w:pPr>
                              <w:pStyle w:val="BodyText"/>
                              <w:rPr>
                                <w:lang w:val="en-US"/>
                              </w:rPr>
                            </w:pPr>
                            <w:r w:rsidRPr="00CD1750">
                              <w:rPr>
                                <w:highlight w:val="green"/>
                                <w:lang w:val="en-US"/>
                              </w:rPr>
                              <w:t xml:space="preserve">Excerpt from </w:t>
                            </w:r>
                            <w:r w:rsidRPr="00CD1750">
                              <w:rPr>
                                <w:highlight w:val="green"/>
                                <w:lang w:val="en-US"/>
                              </w:rPr>
                              <w:fldChar w:fldCharType="begin"/>
                            </w:r>
                            <w:r w:rsidRPr="00CD1750">
                              <w:rPr>
                                <w:highlight w:val="green"/>
                                <w:lang w:val="en-US"/>
                              </w:rPr>
                              <w:instrText xml:space="preserve"> REF _Ref525828275 \r \h </w:instrText>
                            </w:r>
                            <w:r>
                              <w:rPr>
                                <w:highlight w:val="green"/>
                                <w:lang w:val="en-US"/>
                              </w:rPr>
                              <w:instrText xml:space="preserve"> \* MERGEFORMAT </w:instrText>
                            </w:r>
                            <w:r w:rsidRPr="00CD1750">
                              <w:rPr>
                                <w:highlight w:val="green"/>
                                <w:lang w:val="en-US"/>
                              </w:rPr>
                            </w:r>
                            <w:r w:rsidRPr="00CD1750">
                              <w:rPr>
                                <w:highlight w:val="green"/>
                                <w:lang w:val="en-US"/>
                              </w:rPr>
                              <w:fldChar w:fldCharType="separate"/>
                            </w:r>
                            <w:r w:rsidRPr="00CD1750">
                              <w:rPr>
                                <w:highlight w:val="green"/>
                                <w:lang w:val="en-US"/>
                              </w:rPr>
                              <w:t>[3]</w:t>
                            </w:r>
                            <w:r w:rsidRPr="00CD1750">
                              <w:rPr>
                                <w:highlight w:val="green"/>
                                <w:lang w:val="en-US"/>
                              </w:rPr>
                              <w:fldChar w:fldCharType="end"/>
                            </w:r>
                            <w:r w:rsidRPr="00CD1750">
                              <w:rPr>
                                <w:highlight w:val="green"/>
                                <w:lang w:val="en-US"/>
                              </w:rPr>
                              <w:t>:</w:t>
                            </w:r>
                          </w:p>
                          <w:p w14:paraId="03E7D2AE" w14:textId="77777777" w:rsidR="00756827" w:rsidRPr="00ED00C5" w:rsidRDefault="00756827" w:rsidP="00756827">
                            <w:pPr>
                              <w:pStyle w:val="BodyText"/>
                              <w:rPr>
                                <w:lang w:val="en-US"/>
                              </w:rPr>
                            </w:pPr>
                            <w:r>
                              <w:rPr>
                                <w:lang w:val="en-US"/>
                              </w:rPr>
                              <w:t xml:space="preserve">To study solution(s) to improve HO/SCG change reliability and robustness especially considering challenges in high/med frequency focusing on the following identified solutions but not limited. </w:t>
                            </w:r>
                          </w:p>
                          <w:p w14:paraId="6F8A0F1C" w14:textId="77777777" w:rsidR="00756827" w:rsidRDefault="00756827" w:rsidP="00756827">
                            <w:pPr>
                              <w:pStyle w:val="BodyText"/>
                              <w:numPr>
                                <w:ilvl w:val="0"/>
                                <w:numId w:val="24"/>
                              </w:numPr>
                            </w:pPr>
                            <w:r>
                              <w:t xml:space="preserve">Conditional handover </w:t>
                            </w:r>
                          </w:p>
                          <w:p w14:paraId="1E72A454" w14:textId="77777777" w:rsidR="00756827" w:rsidRDefault="00756827" w:rsidP="00756827">
                            <w:pPr>
                              <w:pStyle w:val="BodyText"/>
                              <w:numPr>
                                <w:ilvl w:val="0"/>
                                <w:numId w:val="24"/>
                              </w:numPr>
                            </w:pPr>
                            <w:r>
                              <w:t xml:space="preserve">Fast handover failure recovery </w:t>
                            </w:r>
                          </w:p>
                          <w:p w14:paraId="2F16E76F" w14:textId="77777777" w:rsidR="00756827" w:rsidRDefault="00756827" w:rsidP="0075682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A99A983" id="Text Box 2" o:spid="_x0000_s1027" type="#_x0000_t202" style="width:483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" fillcolor="white [3201]" strokeweight=".5pt">
                <v:textbox>
                  <w:txbxContent>
                    <w:p w14:paraId="0EE1B4F5" w14:textId="77777777" w:rsidR="00756827" w:rsidRDefault="00756827" w:rsidP="00756827">
                      <w:pPr>
                        <w:pStyle w:val="BodyText"/>
                        <w:rPr>
                          <w:lang w:val="en-US"/>
                        </w:rPr>
                      </w:pPr>
                      <w:r w:rsidRPr="00CD1750">
                        <w:rPr>
                          <w:highlight w:val="green"/>
                          <w:lang w:val="en-US"/>
                        </w:rPr>
                        <w:t xml:space="preserve">Excerpt from </w:t>
                      </w:r>
                      <w:r w:rsidRPr="00CD1750">
                        <w:rPr>
                          <w:highlight w:val="green"/>
                          <w:lang w:val="en-US"/>
                        </w:rPr>
                        <w:fldChar w:fldCharType="begin"/>
                      </w:r>
                      <w:r w:rsidRPr="00CD1750">
                        <w:rPr>
                          <w:highlight w:val="green"/>
                          <w:lang w:val="en-US"/>
                        </w:rPr>
                        <w:instrText xml:space="preserve"> REF _Ref525828275 \r \h </w:instrText>
                      </w:r>
                      <w:r>
                        <w:rPr>
                          <w:highlight w:val="green"/>
                          <w:lang w:val="en-US"/>
                        </w:rPr>
                        <w:instrText xml:space="preserve"> \* MERGEFORMAT </w:instrText>
                      </w:r>
                      <w:r w:rsidRPr="00CD1750">
                        <w:rPr>
                          <w:highlight w:val="green"/>
                          <w:lang w:val="en-US"/>
                        </w:rPr>
                      </w:r>
                      <w:r w:rsidRPr="00CD1750">
                        <w:rPr>
                          <w:highlight w:val="green"/>
                          <w:lang w:val="en-US"/>
                        </w:rPr>
                        <w:fldChar w:fldCharType="separate"/>
                      </w:r>
                      <w:r w:rsidRPr="00CD1750">
                        <w:rPr>
                          <w:highlight w:val="green"/>
                          <w:lang w:val="en-US"/>
                        </w:rPr>
                        <w:t>[3]</w:t>
                      </w:r>
                      <w:r w:rsidRPr="00CD1750">
                        <w:rPr>
                          <w:highlight w:val="green"/>
                          <w:lang w:val="en-US"/>
                        </w:rPr>
                        <w:fldChar w:fldCharType="end"/>
                      </w:r>
                      <w:r w:rsidRPr="00CD1750">
                        <w:rPr>
                          <w:highlight w:val="green"/>
                          <w:lang w:val="en-US"/>
                        </w:rPr>
                        <w:t>:</w:t>
                      </w:r>
                    </w:p>
                    <w:p w14:paraId="03E7D2AE" w14:textId="77777777" w:rsidR="00756827" w:rsidRPr="00ED00C5" w:rsidRDefault="00756827" w:rsidP="00756827">
                      <w:pPr>
                        <w:pStyle w:val="BodyText"/>
                        <w:rPr>
                          <w:lang w:val="en-US"/>
                        </w:rPr>
                      </w:pPr>
                      <w:r>
                        <w:rPr>
                          <w:lang w:val="en-US"/>
                        </w:rPr>
                        <w:t xml:space="preserve">To study solution(s) to improve HO/SCG change reliability and robustness especially considering challenges in high/med frequency focusing on the following identified solutions but not limited. </w:t>
                      </w:r>
                    </w:p>
                    <w:p w14:paraId="6F8A0F1C" w14:textId="77777777" w:rsidR="00756827" w:rsidRDefault="00756827" w:rsidP="00756827">
                      <w:pPr>
                        <w:pStyle w:val="BodyText"/>
                        <w:numPr>
                          <w:ilvl w:val="0"/>
                          <w:numId w:val="24"/>
                        </w:numPr>
                      </w:pPr>
                      <w:r>
                        <w:t xml:space="preserve">Conditional handover </w:t>
                      </w:r>
                    </w:p>
                    <w:p w14:paraId="1E72A454" w14:textId="77777777" w:rsidR="00756827" w:rsidRDefault="00756827" w:rsidP="00756827">
                      <w:pPr>
                        <w:pStyle w:val="BodyText"/>
                        <w:numPr>
                          <w:ilvl w:val="0"/>
                          <w:numId w:val="24"/>
                        </w:numPr>
                      </w:pPr>
                      <w:r>
                        <w:t xml:space="preserve">Fast handover failure recovery </w:t>
                      </w:r>
                    </w:p>
                    <w:p w14:paraId="2F16E76F" w14:textId="77777777" w:rsidR="00756827" w:rsidRDefault="00756827" w:rsidP="00756827"/>
                  </w:txbxContent>
                </v:textbox>
                <w10:anchorlock/>
              </v:shape>
            </w:pict>
          </mc:Fallback>
        </mc:AlternateContent>
      </w:r>
    </w:p>
    <w:p w14:paraId="173ABD90" w14:textId="7AA425F9" w:rsidR="00756827" w:rsidRDefault="00756827" w:rsidP="00756827">
      <w:pPr>
        <w:pStyle w:val="BodyText"/>
      </w:pPr>
      <w:r>
        <w:t>One of the identified topics is fast handover failure recovery. The term “fast” essentially means that the procedure should be faster and consume less resources than an RRC re-establishment, which follows a radio link failure.</w:t>
      </w:r>
    </w:p>
    <w:p w14:paraId="08A4CBF9" w14:textId="25DF1067" w:rsidR="00F15938" w:rsidRDefault="00F15938" w:rsidP="00F15938">
      <w:pPr>
        <w:pStyle w:val="BodyText"/>
      </w:pPr>
      <w:r>
        <w:t>As it turns out, RAN1 has already specified a recovery mechanism with exactly these properties: the link recovery mechanism (</w:t>
      </w:r>
      <w:r>
        <w:fldChar w:fldCharType="begin"/>
      </w:r>
      <w:r>
        <w:instrText xml:space="preserve"> REF _Ref724310 \r \h </w:instrText>
      </w:r>
      <w:r>
        <w:fldChar w:fldCharType="separate"/>
      </w:r>
      <w:r w:rsidR="00605844">
        <w:t>[2]</w:t>
      </w:r>
      <w:r>
        <w:fldChar w:fldCharType="end"/>
      </w:r>
      <w:r>
        <w:t xml:space="preserve">, section 6). Link recovery was designed to handle the case when the beams at the gNB and the UE become misaligned due to, e.g., UE movement or rotation. The UE will detect this situation by measuring on a reference signal, and if the UE estimates that the NW is no longer able to reach it, the UE will act to restore the connection with the NW. The UE will first find a new candidate beam by searching for a candidate beam reference signal. Once the UE has found the RS, it will send an UL signal using the candidate beam reference signal as timing reference. The situation is illustrated in </w:t>
      </w:r>
      <w:r>
        <w:fldChar w:fldCharType="begin"/>
      </w:r>
      <w:r>
        <w:instrText xml:space="preserve"> REF _Ref513034635 \h </w:instrText>
      </w:r>
      <w:r>
        <w:fldChar w:fldCharType="separate"/>
      </w:r>
      <w:r w:rsidR="00605844">
        <w:t xml:space="preserve">Figure </w:t>
      </w:r>
      <w:r w:rsidR="00605844">
        <w:rPr>
          <w:noProof/>
        </w:rPr>
        <w:t>3</w:t>
      </w:r>
      <w:r>
        <w:fldChar w:fldCharType="end"/>
      </w:r>
      <w:r>
        <w:t>.</w:t>
      </w:r>
    </w:p>
    <w:p w14:paraId="0651BBF8" w14:textId="77777777" w:rsidR="00F15938" w:rsidRDefault="00F15938" w:rsidP="00756827">
      <w:pPr>
        <w:pStyle w:val="BodyText"/>
      </w:pPr>
    </w:p>
    <w:p w14:paraId="13A43F9D" w14:textId="77777777" w:rsidR="00F15938" w:rsidRDefault="00F15938" w:rsidP="00F15938">
      <w:pPr>
        <w:pStyle w:val="TH"/>
      </w:pPr>
      <w:r>
        <w:rPr>
          <w:noProof/>
        </w:rPr>
        <mc:AlternateContent>
          <mc:Choice Requires="wpc">
            <w:drawing>
              <wp:inline distT="0" distB="0" distL="0" distR="0" wp14:anchorId="072FFE56" wp14:editId="573CD17A">
                <wp:extent cx="5486400" cy="1817581"/>
                <wp:effectExtent l="0" t="0" r="0" b="0"/>
                <wp:docPr id="23" name="Canvas 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 name="Text Box 33"/>
                        <wps:cNvSpPr txBox="1"/>
                        <wps:spPr>
                          <a:xfrm>
                            <a:off x="4207847" y="405819"/>
                            <a:ext cx="48895" cy="219075"/>
                          </a:xfrm>
                          <a:prstGeom prst="rect">
                            <a:avLst/>
                          </a:prstGeom>
                          <a:solidFill>
                            <a:schemeClr val="lt1"/>
                          </a:solidFill>
                          <a:ln w="6350">
                            <a:noFill/>
                          </a:ln>
                        </wps:spPr>
                        <wps:txbx>
                          <w:txbxContent>
                            <w:p w14:paraId="6DAFB213" w14:textId="77777777" w:rsidR="00F15938" w:rsidRDefault="00F15938" w:rsidP="00F15938">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 name="Freeform 3"/>
                        <wps:cNvSpPr>
                          <a:spLocks noChangeAspect="1" noEditPoints="1"/>
                        </wps:cNvSpPr>
                        <wps:spPr bwMode="auto">
                          <a:xfrm>
                            <a:off x="1141618" y="624894"/>
                            <a:ext cx="283550" cy="386406"/>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1"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2" name="Freeform 3"/>
                        <wps:cNvSpPr>
                          <a:spLocks noChangeAspect="1" noEditPoints="1"/>
                        </wps:cNvSpPr>
                        <wps:spPr bwMode="auto">
                          <a:xfrm>
                            <a:off x="2774080" y="606085"/>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3"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4"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5"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6" name="Freeform 3"/>
                        <wps:cNvSpPr>
                          <a:spLocks noChangeAspect="1" noEditPoints="1"/>
                        </wps:cNvSpPr>
                        <wps:spPr bwMode="auto">
                          <a:xfrm>
                            <a:off x="4406537" y="566816"/>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7" name="Straight Arrow Connector 17"/>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 name="Text Box 18"/>
                        <wps:cNvSpPr txBox="1"/>
                        <wps:spPr>
                          <a:xfrm>
                            <a:off x="297322" y="684398"/>
                            <a:ext cx="48895" cy="219075"/>
                          </a:xfrm>
                          <a:prstGeom prst="rect">
                            <a:avLst/>
                          </a:prstGeom>
                          <a:solidFill>
                            <a:schemeClr val="lt1"/>
                          </a:solidFill>
                          <a:ln w="6350">
                            <a:noFill/>
                          </a:ln>
                        </wps:spPr>
                        <wps:txbx>
                          <w:txbxContent>
                            <w:p w14:paraId="084F7F23" w14:textId="77777777" w:rsidR="00F15938" w:rsidRDefault="00F15938" w:rsidP="00F15938">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19" name="Straight Arrow Connector 19"/>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0" name="Text Box 33"/>
                        <wps:cNvSpPr txBox="1"/>
                        <wps:spPr>
                          <a:xfrm>
                            <a:off x="2115387" y="696103"/>
                            <a:ext cx="62865" cy="219075"/>
                          </a:xfrm>
                          <a:prstGeom prst="rect">
                            <a:avLst/>
                          </a:prstGeom>
                          <a:solidFill>
                            <a:schemeClr val="lt1"/>
                          </a:solidFill>
                          <a:ln w="6350">
                            <a:noFill/>
                          </a:ln>
                        </wps:spPr>
                        <wps:txbx>
                          <w:txbxContent>
                            <w:p w14:paraId="6CCD1B7B" w14:textId="77777777" w:rsidR="00F15938" w:rsidRDefault="00F15938" w:rsidP="00F15938">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21" name="Straight Arrow Connector 21"/>
                        <wps:cNvCnPr/>
                        <wps:spPr>
                          <a:xfrm flipH="1" flipV="1">
                            <a:off x="3932481" y="375858"/>
                            <a:ext cx="474056" cy="3646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flipV="1">
                            <a:off x="4039067" y="740496"/>
                            <a:ext cx="367470" cy="61234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072FFE56" id="Canvas 23" o:spid="_x0000_s1028"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">
                <v:shape id="_x0000_s1029" type="#_x0000_t75" style="position:absolute;width:54864;height:18173;visibility:visible;mso-wrap-style:square">
                  <v:fill o:detectmouseclick="t"/>
                  <v:path o:connecttype="none"/>
                </v:shape>
                <v:shape id="Text Box 33" o:spid="_x0000_s1030"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" fillcolor="white [3201]" stroked="f" strokeweight=".5pt">
                  <v:textbox inset="0,0,0,0">
                    <w:txbxContent>
                      <w:p w14:paraId="6DAFB213" w14:textId="77777777" w:rsidR="00F15938" w:rsidRDefault="00F15938" w:rsidP="00F15938">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31"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2"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3"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4" style="position:absolute;left:11416;top:6248;width:2835;height:3865;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8" style="position:absolute;left:27740;top:6060;width:2832;height:3861;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9"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40"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41"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42" style="position:absolute;left:44065;top:5668;width:2832;height:3860;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17" o:spid="_x0000_s1043"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" strokecolor="#4472c4 [3204]" strokeweight=".5pt">
                  <v:stroke endarrow="block" joinstyle="miter"/>
                </v:shape>
                <v:shape id="Text Box 18" o:spid="_x0000_s1044"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" fillcolor="white [3201]" stroked="f" strokeweight=".5pt">
                  <v:textbox inset="0,0,0,0">
                    <w:txbxContent>
                      <w:p w14:paraId="084F7F23" w14:textId="77777777" w:rsidR="00F15938" w:rsidRDefault="00F15938" w:rsidP="00F15938">
                        <w:r>
                          <w:t>!</w:t>
                        </w:r>
                      </w:p>
                    </w:txbxContent>
                  </v:textbox>
                </v:shape>
                <v:shape id="Straight Arrow Connector 19" o:spid="_x0000_s1045"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" strokecolor="#4472c4 [3204]" strokeweight=".5pt">
                  <v:stroke endarrow="block" joinstyle="miter"/>
                </v:shape>
                <v:shape id="Text Box 33" o:spid="_x0000_s1046"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" fillcolor="white [3201]" stroked="f" strokeweight=".5pt">
                  <v:textbox inset="0,0,0,0">
                    <w:txbxContent>
                      <w:p w14:paraId="6CCD1B7B" w14:textId="77777777" w:rsidR="00F15938" w:rsidRDefault="00F15938" w:rsidP="00F15938">
                        <w:pPr>
                          <w:pStyle w:val="NormalWeb"/>
                          <w:overflowPunct w:val="0"/>
                          <w:spacing w:before="0" w:beforeAutospacing="0" w:after="120" w:afterAutospacing="0"/>
                          <w:jc w:val="both"/>
                        </w:pPr>
                        <w:r>
                          <w:rPr>
                            <w:rFonts w:eastAsia="Times New Roman"/>
                            <w:sz w:val="20"/>
                            <w:szCs w:val="20"/>
                            <w:lang w:val="en-GB"/>
                          </w:rPr>
                          <w:t>?</w:t>
                        </w:r>
                      </w:p>
                    </w:txbxContent>
                  </v:textbox>
                </v:shape>
                <v:shape id="Straight Arrow Connector 21" o:spid="_x0000_s1047" type="#_x0000_t32" style="position:absolute;left:39324;top:3758;width:4741;height:36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" strokecolor="#4472c4 [3204]" strokeweight=".5pt">
                  <v:stroke endarrow="block" joinstyle="miter"/>
                </v:shape>
                <v:line id="Straight Connector 22" o:spid="_x0000_s1048" style="position:absolute;flip:y;visibility:visible;mso-wrap-style:square" from="40390,7404" to="44065,1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" strokecolor="#4472c4 [3204]" strokeweight=".5pt">
                  <v:stroke joinstyle="miter"/>
                </v:line>
                <w10:anchorlock/>
              </v:group>
            </w:pict>
          </mc:Fallback>
        </mc:AlternateContent>
      </w:r>
    </w:p>
    <w:p w14:paraId="1F291C50" w14:textId="6D224D0E" w:rsidR="00F15938" w:rsidRDefault="00F15938" w:rsidP="00F15938">
      <w:pPr>
        <w:pStyle w:val="BodyText"/>
      </w:pPr>
      <w:bookmarkStart w:id="33" w:name="_Ref513034635"/>
      <w:r>
        <w:t xml:space="preserve">Figure </w:t>
      </w:r>
      <w:r w:rsidR="0062056C">
        <w:rPr>
          <w:noProof/>
        </w:rPr>
        <w:fldChar w:fldCharType="begin"/>
      </w:r>
      <w:r w:rsidR="0062056C">
        <w:rPr>
          <w:noProof/>
        </w:rPr>
        <w:instrText xml:space="preserve"> SEQ Figure \* ARABIC </w:instrText>
      </w:r>
      <w:r w:rsidR="0062056C">
        <w:rPr>
          <w:noProof/>
        </w:rPr>
        <w:fldChar w:fldCharType="separate"/>
      </w:r>
      <w:r w:rsidR="00605844">
        <w:rPr>
          <w:noProof/>
        </w:rPr>
        <w:t>3</w:t>
      </w:r>
      <w:r w:rsidR="0062056C">
        <w:rPr>
          <w:noProof/>
        </w:rPr>
        <w:fldChar w:fldCharType="end"/>
      </w:r>
      <w:bookmarkEnd w:id="33"/>
      <w:r>
        <w:t xml:space="preserve">: </w:t>
      </w:r>
      <w:r w:rsidRPr="009B47D0">
        <w:t>Beam recovery. The UE loses the connection as it moves behind the house. During beam recovery, the UE can reconnect to the network using the reflection in the big building.</w:t>
      </w:r>
    </w:p>
    <w:p w14:paraId="6ED9F35D" w14:textId="512A8B9C" w:rsidR="00274B2B" w:rsidRDefault="00274B2B" w:rsidP="00274B2B">
      <w:pPr>
        <w:pStyle w:val="BodyText"/>
      </w:pPr>
      <w:r>
        <w:t xml:space="preserve">So far, it has been implicitly assumed that the UE is only allowed to reconnect to the same cell: the candidate reference signals all belong to the serving cell, as shown from the below excerpt from </w:t>
      </w:r>
      <w:r>
        <w:fldChar w:fldCharType="begin"/>
      </w:r>
      <w:r>
        <w:instrText xml:space="preserve"> REF _Ref724015 \r \h </w:instrText>
      </w:r>
      <w:r>
        <w:fldChar w:fldCharType="separate"/>
      </w:r>
      <w:r w:rsidR="00605844">
        <w:t>[6]</w:t>
      </w:r>
      <w:r>
        <w:fldChar w:fldCharType="end"/>
      </w:r>
      <w:r>
        <w:t>:</w:t>
      </w:r>
    </w:p>
    <w:p w14:paraId="55ABDB8B" w14:textId="05475E62" w:rsidR="00521379" w:rsidRPr="00F15938" w:rsidRDefault="00521379" w:rsidP="00521379">
      <w:pPr>
        <w:pStyle w:val="TF"/>
        <w:rPr>
          <w:lang w:val="en-GB"/>
        </w:rPr>
      </w:pPr>
    </w:p>
    <w:p w14:paraId="4B5A2055" w14:textId="77777777" w:rsidR="00521379" w:rsidRPr="00521379" w:rsidRDefault="00521379" w:rsidP="00521379">
      <w:pPr>
        <w:pStyle w:val="TF"/>
        <w:rPr>
          <w:lang w:val="en-GB"/>
        </w:rPr>
      </w:pPr>
    </w:p>
    <w:p w14:paraId="7F2C7217" w14:textId="1F8C856A" w:rsidR="00521379" w:rsidRPr="00521379" w:rsidRDefault="00521379" w:rsidP="00A04F49">
      <w:pPr>
        <w:pStyle w:val="BodyText"/>
        <w:rPr>
          <w:lang w:val="en-US"/>
        </w:rPr>
        <w:sectPr w:rsidR="00521379" w:rsidRPr="00521379"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pPr>
    </w:p>
    <w:p w14:paraId="6C914891" w14:textId="77777777" w:rsidR="00EB7A66" w:rsidRDefault="00EB7A66" w:rsidP="00EB7A66">
      <w:pPr>
        <w:pStyle w:val="BodyText"/>
      </w:pPr>
    </w:p>
    <w:p w14:paraId="035AB4BC" w14:textId="77777777" w:rsidR="00EB7A66" w:rsidRPr="004B466E" w:rsidRDefault="00EB7A66" w:rsidP="00EB7A66">
      <w:pPr>
        <w:pStyle w:val="PL"/>
      </w:pPr>
      <w:r w:rsidRPr="004B466E">
        <w:t xml:space="preserve">BeamFailureRecoveryConfig ::= </w:t>
      </w:r>
      <w:r w:rsidRPr="004B466E">
        <w:tab/>
      </w:r>
      <w:r w:rsidRPr="004B466E">
        <w:tab/>
      </w:r>
      <w:r w:rsidRPr="004B466E">
        <w:rPr>
          <w:color w:val="993366"/>
        </w:rPr>
        <w:t>SEQUENCE</w:t>
      </w:r>
      <w:r w:rsidRPr="004B466E">
        <w:t xml:space="preserve"> {</w:t>
      </w:r>
    </w:p>
    <w:p w14:paraId="49D45109" w14:textId="77777777" w:rsidR="00EB7A66" w:rsidRPr="004B466E" w:rsidRDefault="00EB7A66" w:rsidP="00EB7A66">
      <w:pPr>
        <w:pStyle w:val="PL"/>
        <w:rPr>
          <w:color w:val="808080"/>
        </w:rPr>
      </w:pPr>
      <w:r w:rsidRPr="004B466E">
        <w:tab/>
        <w:t>rootSequenceIndex-BFR</w:t>
      </w:r>
      <w:r w:rsidRPr="004B466E">
        <w:tab/>
      </w:r>
      <w:r w:rsidRPr="004B466E">
        <w:tab/>
      </w:r>
      <w:r w:rsidRPr="004B466E">
        <w:tab/>
      </w:r>
      <w:r w:rsidRPr="004B466E">
        <w:tab/>
      </w:r>
      <w:r w:rsidRPr="004B466E">
        <w:rPr>
          <w:color w:val="993366"/>
        </w:rPr>
        <w:t>INTEGER</w:t>
      </w:r>
      <w:r w:rsidRPr="004B466E">
        <w:t xml:space="preserve"> (0..137)</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71359DB5" w14:textId="77777777" w:rsidR="00EB7A66" w:rsidRPr="004B466E" w:rsidRDefault="00EB7A66" w:rsidP="00EB7A66">
      <w:pPr>
        <w:pStyle w:val="PL"/>
        <w:rPr>
          <w:color w:val="808080"/>
        </w:rPr>
      </w:pPr>
      <w:r w:rsidRPr="004B466E">
        <w:tab/>
        <w:t>rach-ConfigBFR</w:t>
      </w:r>
      <w:r w:rsidRPr="004B466E">
        <w:tab/>
      </w:r>
      <w:r w:rsidRPr="004B466E">
        <w:tab/>
      </w:r>
      <w:r w:rsidRPr="004B466E">
        <w:tab/>
      </w:r>
      <w:r w:rsidRPr="004B466E">
        <w:tab/>
      </w:r>
      <w:r w:rsidRPr="004B466E">
        <w:tab/>
      </w:r>
      <w:r w:rsidRPr="004B466E">
        <w:tab/>
        <w:t>RACH-ConfigGeneric</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30F027FC" w14:textId="35F4305F" w:rsidR="00EB7A66" w:rsidRPr="004B466E" w:rsidRDefault="00EB7A66" w:rsidP="00EB7A66">
      <w:pPr>
        <w:pStyle w:val="PL"/>
        <w:rPr>
          <w:color w:val="808080"/>
        </w:rPr>
      </w:pPr>
      <w:r w:rsidRPr="004B466E">
        <w:tab/>
        <w:t>rsrp-ThresholdSSB</w:t>
      </w:r>
      <w:r w:rsidRPr="004B466E">
        <w:tab/>
      </w:r>
      <w:r w:rsidRPr="004B466E">
        <w:tab/>
      </w:r>
      <w:r w:rsidRPr="004B466E">
        <w:tab/>
      </w:r>
      <w:r w:rsidRPr="004B466E">
        <w:tab/>
      </w:r>
      <w:r w:rsidR="00BF70F9">
        <w:t xml:space="preserve">    </w:t>
      </w:r>
      <w:r w:rsidRPr="004B466E">
        <w:t>RSRP-Range</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M</w:t>
      </w:r>
    </w:p>
    <w:p w14:paraId="083AB283" w14:textId="77777777" w:rsidR="00EB7A66" w:rsidRPr="004B466E" w:rsidRDefault="00EB7A66" w:rsidP="00EB7A66">
      <w:pPr>
        <w:pStyle w:val="PL"/>
        <w:rPr>
          <w:color w:val="808080"/>
        </w:rPr>
      </w:pPr>
      <w:r w:rsidRPr="004B466E">
        <w:tab/>
        <w:t>candidateBeamRSList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(1..maxNrofCandidateBeams))</w:t>
      </w:r>
      <w:r w:rsidRPr="004B466E">
        <w:rPr>
          <w:color w:val="993366"/>
        </w:rPr>
        <w:t xml:space="preserve"> OF</w:t>
      </w:r>
      <w:r w:rsidRPr="004B466E">
        <w:t xml:space="preserve"> PRACH-ResourceDedicatedBFR</w:t>
      </w:r>
      <w:r w:rsidRPr="004B466E">
        <w:tab/>
      </w:r>
      <w:r w:rsidRPr="004B466E">
        <w:tab/>
      </w:r>
      <w:r w:rsidRPr="004B466E">
        <w:rPr>
          <w:color w:val="993366"/>
        </w:rPr>
        <w:t>OPTIONAL</w:t>
      </w:r>
      <w:r w:rsidRPr="004B466E">
        <w:t>,</w:t>
      </w:r>
      <w:r w:rsidRPr="004B466E">
        <w:tab/>
      </w:r>
      <w:r w:rsidRPr="004B466E">
        <w:rPr>
          <w:color w:val="808080"/>
        </w:rPr>
        <w:t>-- Need M</w:t>
      </w:r>
    </w:p>
    <w:p w14:paraId="4EDEF566" w14:textId="77777777" w:rsidR="00EB7A66" w:rsidRPr="004B466E" w:rsidRDefault="00EB7A66" w:rsidP="00EB7A66">
      <w:pPr>
        <w:pStyle w:val="PL"/>
        <w:rPr>
          <w:color w:val="808080"/>
        </w:rPr>
      </w:pPr>
      <w:r w:rsidRPr="004B466E">
        <w:tab/>
        <w:t>ssb-perRACH-Occasion</w:t>
      </w:r>
      <w:r w:rsidRPr="004B466E">
        <w:tab/>
      </w:r>
      <w:r w:rsidRPr="004B466E">
        <w:tab/>
      </w:r>
      <w:r w:rsidRPr="004B466E">
        <w:tab/>
      </w:r>
      <w:r w:rsidRPr="004B466E">
        <w:tab/>
      </w:r>
      <w:r w:rsidRPr="004B466E">
        <w:rPr>
          <w:color w:val="993366"/>
        </w:rPr>
        <w:t>ENUMERATED</w:t>
      </w:r>
      <w:r w:rsidRPr="004B466E">
        <w:t xml:space="preserve"> {oneEighth, oneFourth, oneHalf, one, two, four, eight, sixteen} </w:t>
      </w:r>
      <w:r w:rsidRPr="004B466E">
        <w:tab/>
      </w:r>
      <w:r w:rsidRPr="004B466E">
        <w:rPr>
          <w:color w:val="993366"/>
        </w:rPr>
        <w:t>OPTIONAL</w:t>
      </w:r>
      <w:r w:rsidRPr="004B466E">
        <w:t>,</w:t>
      </w:r>
      <w:r w:rsidRPr="004B466E">
        <w:tab/>
      </w:r>
      <w:r w:rsidRPr="004B466E">
        <w:rPr>
          <w:color w:val="808080"/>
        </w:rPr>
        <w:t>-- Need M</w:t>
      </w:r>
    </w:p>
    <w:p w14:paraId="5A793188" w14:textId="77777777" w:rsidR="00EB7A66" w:rsidRPr="004B466E" w:rsidRDefault="00EB7A66" w:rsidP="00EB7A66">
      <w:pPr>
        <w:pStyle w:val="PL"/>
        <w:rPr>
          <w:color w:val="808080"/>
        </w:rPr>
      </w:pPr>
      <w:r w:rsidRPr="004B466E">
        <w:tab/>
        <w:t>ra-ssb-OccasionMaskIndex</w:t>
      </w:r>
      <w:r w:rsidRPr="004B466E">
        <w:tab/>
      </w:r>
      <w:r w:rsidRPr="004B466E">
        <w:tab/>
      </w:r>
      <w:r w:rsidRPr="004B466E">
        <w:tab/>
      </w:r>
      <w:r w:rsidRPr="004B466E">
        <w:rPr>
          <w:color w:val="993366"/>
        </w:rPr>
        <w:t>INTEGER</w:t>
      </w:r>
      <w:r w:rsidRPr="004B466E">
        <w:t xml:space="preserve"> (0..15)</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 xml:space="preserve">, </w:t>
      </w:r>
      <w:r w:rsidRPr="004B466E">
        <w:tab/>
      </w:r>
      <w:r w:rsidRPr="004B466E">
        <w:rPr>
          <w:color w:val="808080"/>
        </w:rPr>
        <w:t>-- Need M</w:t>
      </w:r>
    </w:p>
    <w:p w14:paraId="766E0253" w14:textId="77777777" w:rsidR="00EB7A66" w:rsidRPr="004B466E" w:rsidRDefault="00EB7A66" w:rsidP="00EB7A66">
      <w:pPr>
        <w:pStyle w:val="PL"/>
        <w:rPr>
          <w:color w:val="808080"/>
        </w:rPr>
      </w:pPr>
      <w:r w:rsidRPr="004B466E">
        <w:tab/>
        <w:t>recoverySearchSpaceId</w:t>
      </w:r>
      <w:r w:rsidRPr="004B466E">
        <w:tab/>
      </w:r>
      <w:r w:rsidRPr="004B466E">
        <w:tab/>
      </w:r>
      <w:r w:rsidRPr="004B466E">
        <w:tab/>
      </w:r>
      <w:r w:rsidRPr="004B466E">
        <w:tab/>
        <w:t>SearchSpaceId</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Cond CF-BFR</w:t>
      </w:r>
    </w:p>
    <w:p w14:paraId="755C14C6" w14:textId="77777777" w:rsidR="00EB7A66" w:rsidRPr="004B466E" w:rsidRDefault="00EB7A66" w:rsidP="00EB7A66">
      <w:pPr>
        <w:pStyle w:val="PL"/>
        <w:rPr>
          <w:color w:val="808080"/>
        </w:rPr>
      </w:pPr>
      <w:r w:rsidRPr="004B466E">
        <w:tab/>
        <w:t>ra-Prioritization</w:t>
      </w:r>
      <w:r w:rsidRPr="004B466E">
        <w:tab/>
      </w:r>
      <w:r w:rsidRPr="004B466E">
        <w:tab/>
      </w:r>
      <w:r w:rsidRPr="004B466E">
        <w:tab/>
      </w:r>
      <w:r w:rsidRPr="004B466E">
        <w:tab/>
      </w:r>
      <w:r w:rsidRPr="004B466E">
        <w:tab/>
        <w:t>RA-Prioritization</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6895DC0D" w14:textId="01DFC534" w:rsidR="00EB7A66" w:rsidRPr="004B466E" w:rsidRDefault="00EB7A66" w:rsidP="00EB7A66">
      <w:pPr>
        <w:pStyle w:val="PL"/>
        <w:rPr>
          <w:color w:val="808080"/>
        </w:rPr>
      </w:pPr>
      <w:r w:rsidRPr="004B466E">
        <w:tab/>
        <w:t>beamFailureRecoveryTimer</w:t>
      </w:r>
      <w:r w:rsidRPr="004B466E">
        <w:tab/>
      </w:r>
      <w:r w:rsidRPr="004B466E">
        <w:tab/>
      </w:r>
      <w:r w:rsidRPr="004B466E">
        <w:tab/>
      </w:r>
      <w:r w:rsidRPr="004B466E">
        <w:rPr>
          <w:color w:val="993366"/>
        </w:rPr>
        <w:t>ENUMERATED</w:t>
      </w:r>
      <w:r w:rsidRPr="004B466E">
        <w:t xml:space="preserve"> {ms10, ms20, ms40, ms60, ms80, ms100, ms150, ms200}</w:t>
      </w:r>
      <w:r w:rsidRPr="004B466E">
        <w:tab/>
      </w:r>
      <w:r w:rsidRPr="004B466E">
        <w:tab/>
      </w:r>
      <w:r w:rsidRPr="004B466E">
        <w:tab/>
      </w:r>
      <w:r w:rsidR="00BF70F9">
        <w:t xml:space="preserve">    </w:t>
      </w:r>
      <w:r w:rsidRPr="004B466E">
        <w:rPr>
          <w:color w:val="993366"/>
        </w:rPr>
        <w:t>OPTIONAL</w:t>
      </w:r>
      <w:r w:rsidRPr="004B466E">
        <w:t>,</w:t>
      </w:r>
      <w:r w:rsidRPr="004B466E">
        <w:tab/>
      </w:r>
      <w:r w:rsidRPr="004B466E">
        <w:rPr>
          <w:color w:val="808080"/>
        </w:rPr>
        <w:t>-- Need M</w:t>
      </w:r>
    </w:p>
    <w:p w14:paraId="5827BCC2" w14:textId="77777777" w:rsidR="00EB7A66" w:rsidRPr="004B466E" w:rsidRDefault="00EB7A66" w:rsidP="00EB7A66">
      <w:pPr>
        <w:pStyle w:val="PL"/>
      </w:pPr>
      <w:r w:rsidRPr="004B466E">
        <w:tab/>
        <w:t>...</w:t>
      </w:r>
    </w:p>
    <w:p w14:paraId="078136BF" w14:textId="77777777" w:rsidR="00EB7A66" w:rsidRPr="004B466E" w:rsidRDefault="00EB7A66" w:rsidP="00EB7A66">
      <w:pPr>
        <w:pStyle w:val="PL"/>
      </w:pPr>
      <w:r w:rsidRPr="004B466E">
        <w:t>}</w:t>
      </w:r>
    </w:p>
    <w:p w14:paraId="031DEFD1" w14:textId="77777777" w:rsidR="00EB7A66" w:rsidRPr="004B466E" w:rsidRDefault="00EB7A66" w:rsidP="00EB7A66">
      <w:pPr>
        <w:pStyle w:val="PL"/>
      </w:pPr>
      <w:r w:rsidRPr="004B466E">
        <w:t xml:space="preserve">PRACH-ResourceDedicatedBFR ::= </w:t>
      </w:r>
      <w:r w:rsidRPr="004B466E">
        <w:tab/>
      </w:r>
      <w:r w:rsidRPr="004B466E">
        <w:tab/>
      </w:r>
      <w:r w:rsidRPr="004B466E">
        <w:rPr>
          <w:color w:val="993366"/>
        </w:rPr>
        <w:t>CHOICE</w:t>
      </w:r>
      <w:r w:rsidRPr="004B466E">
        <w:t xml:space="preserve"> {</w:t>
      </w:r>
    </w:p>
    <w:p w14:paraId="2E85E1C5" w14:textId="77777777" w:rsidR="00EB7A66" w:rsidRPr="004B466E" w:rsidRDefault="00EB7A66" w:rsidP="00EB7A66">
      <w:pPr>
        <w:pStyle w:val="PL"/>
      </w:pPr>
      <w:r w:rsidRPr="004B466E">
        <w:tab/>
        <w:t>ssb</w:t>
      </w:r>
      <w:r w:rsidRPr="004B466E">
        <w:tab/>
      </w:r>
      <w:r w:rsidRPr="004B466E">
        <w:tab/>
      </w:r>
      <w:r w:rsidRPr="004B466E">
        <w:tab/>
      </w:r>
      <w:r w:rsidRPr="004B466E">
        <w:tab/>
      </w:r>
      <w:r w:rsidRPr="004B466E">
        <w:tab/>
      </w:r>
      <w:r w:rsidRPr="004B466E">
        <w:tab/>
      </w:r>
      <w:r w:rsidRPr="004B466E">
        <w:tab/>
      </w:r>
      <w:r w:rsidRPr="004B466E">
        <w:tab/>
      </w:r>
      <w:r w:rsidRPr="004B466E">
        <w:tab/>
        <w:t>BFR-SSB-Resource,</w:t>
      </w:r>
    </w:p>
    <w:p w14:paraId="613308ED" w14:textId="77777777" w:rsidR="00EB7A66" w:rsidRPr="004B466E" w:rsidRDefault="00EB7A66" w:rsidP="00EB7A66">
      <w:pPr>
        <w:pStyle w:val="PL"/>
      </w:pPr>
      <w:r w:rsidRPr="004B466E">
        <w:tab/>
        <w:t>csi-RS</w:t>
      </w:r>
      <w:r w:rsidRPr="004B466E">
        <w:tab/>
      </w:r>
      <w:r w:rsidRPr="004B466E">
        <w:tab/>
      </w:r>
      <w:r w:rsidRPr="004B466E">
        <w:tab/>
      </w:r>
      <w:r w:rsidRPr="004B466E">
        <w:tab/>
      </w:r>
      <w:r w:rsidRPr="004B466E">
        <w:tab/>
      </w:r>
      <w:r w:rsidRPr="004B466E">
        <w:tab/>
      </w:r>
      <w:r w:rsidRPr="004B466E">
        <w:tab/>
      </w:r>
      <w:r w:rsidRPr="004B466E">
        <w:tab/>
        <w:t>BFR-CSIRS-Resource</w:t>
      </w:r>
    </w:p>
    <w:p w14:paraId="7DEA4C14" w14:textId="77777777" w:rsidR="00EB7A66" w:rsidRPr="004B466E" w:rsidRDefault="00EB7A66" w:rsidP="00EB7A66">
      <w:pPr>
        <w:pStyle w:val="PL"/>
      </w:pPr>
      <w:r w:rsidRPr="004B466E">
        <w:t>}</w:t>
      </w:r>
    </w:p>
    <w:p w14:paraId="20758F42" w14:textId="77777777" w:rsidR="00EB7A66" w:rsidRPr="004B466E" w:rsidRDefault="00EB7A66" w:rsidP="00EB7A66">
      <w:pPr>
        <w:pStyle w:val="PL"/>
      </w:pPr>
      <w:r w:rsidRPr="004B466E">
        <w:t xml:space="preserve">BFR-SSB-Resource ::= </w:t>
      </w:r>
      <w:r w:rsidRPr="004B466E">
        <w:tab/>
      </w:r>
      <w:r w:rsidRPr="004B466E">
        <w:tab/>
      </w:r>
      <w:r w:rsidRPr="004B466E">
        <w:tab/>
      </w:r>
      <w:r w:rsidRPr="004B466E">
        <w:rPr>
          <w:color w:val="993366"/>
        </w:rPr>
        <w:t>SEQUENCE</w:t>
      </w:r>
      <w:r w:rsidRPr="004B466E">
        <w:t xml:space="preserve"> {</w:t>
      </w:r>
    </w:p>
    <w:p w14:paraId="59059158" w14:textId="77777777" w:rsidR="00EB7A66" w:rsidRPr="004B466E" w:rsidRDefault="00EB7A66" w:rsidP="00EB7A66">
      <w:pPr>
        <w:pStyle w:val="PL"/>
      </w:pPr>
      <w:r w:rsidRPr="004B466E">
        <w:tab/>
        <w:t>ssb</w:t>
      </w:r>
      <w:r w:rsidRPr="004B466E">
        <w:tab/>
      </w:r>
      <w:r w:rsidRPr="004B466E">
        <w:tab/>
      </w:r>
      <w:r w:rsidRPr="004B466E">
        <w:tab/>
      </w:r>
      <w:r w:rsidRPr="004B466E">
        <w:tab/>
      </w:r>
      <w:r w:rsidRPr="004B466E">
        <w:tab/>
      </w:r>
      <w:r w:rsidRPr="004B466E">
        <w:tab/>
      </w:r>
      <w:r w:rsidRPr="004B466E">
        <w:tab/>
      </w:r>
      <w:r w:rsidRPr="004B466E">
        <w:tab/>
        <w:t>SSB-Index,</w:t>
      </w:r>
    </w:p>
    <w:p w14:paraId="45A5C9EA" w14:textId="77777777" w:rsidR="00EB7A66" w:rsidRPr="004B466E" w:rsidRDefault="00EB7A66" w:rsidP="00EB7A66">
      <w:pPr>
        <w:pStyle w:val="PL"/>
      </w:pPr>
      <w:r w:rsidRPr="004B466E">
        <w:tab/>
        <w:t>ra-PreambleIndex</w:t>
      </w:r>
      <w:r w:rsidRPr="004B466E">
        <w:tab/>
      </w:r>
      <w:r w:rsidRPr="004B466E">
        <w:tab/>
      </w:r>
      <w:r w:rsidRPr="004B466E">
        <w:tab/>
      </w:r>
      <w:r w:rsidRPr="004B466E">
        <w:tab/>
      </w:r>
      <w:r w:rsidRPr="004B466E">
        <w:rPr>
          <w:color w:val="993366"/>
        </w:rPr>
        <w:t>INTEGER</w:t>
      </w:r>
      <w:r w:rsidRPr="004B466E">
        <w:t xml:space="preserve"> (0..63),</w:t>
      </w:r>
    </w:p>
    <w:p w14:paraId="043FF3E6" w14:textId="77777777" w:rsidR="00EB7A66" w:rsidRPr="004B466E" w:rsidRDefault="00EB7A66" w:rsidP="00EB7A66">
      <w:pPr>
        <w:pStyle w:val="PL"/>
      </w:pPr>
      <w:r w:rsidRPr="004B466E">
        <w:tab/>
        <w:t>...</w:t>
      </w:r>
    </w:p>
    <w:p w14:paraId="247C6286" w14:textId="77777777" w:rsidR="00EB7A66" w:rsidRPr="004B466E" w:rsidRDefault="00EB7A66" w:rsidP="00EB7A66">
      <w:pPr>
        <w:pStyle w:val="PL"/>
      </w:pPr>
      <w:r w:rsidRPr="004B466E">
        <w:t>}</w:t>
      </w:r>
    </w:p>
    <w:p w14:paraId="52DC6959" w14:textId="77777777" w:rsidR="00EB7A66" w:rsidRPr="004B466E" w:rsidRDefault="00EB7A66" w:rsidP="00EB7A66">
      <w:pPr>
        <w:pStyle w:val="PL"/>
      </w:pPr>
      <w:r w:rsidRPr="004B466E">
        <w:t>BFR-CSIRS-Resource ::=</w:t>
      </w:r>
      <w:r w:rsidRPr="004B466E">
        <w:tab/>
      </w:r>
      <w:r w:rsidRPr="004B466E">
        <w:tab/>
      </w:r>
      <w:r w:rsidRPr="004B466E">
        <w:tab/>
      </w:r>
      <w:r w:rsidRPr="004B466E">
        <w:rPr>
          <w:color w:val="993366"/>
        </w:rPr>
        <w:t>SEQUENCE</w:t>
      </w:r>
      <w:r w:rsidRPr="004B466E">
        <w:t xml:space="preserve"> {</w:t>
      </w:r>
    </w:p>
    <w:p w14:paraId="6CC25DC9" w14:textId="77777777" w:rsidR="00EB7A66" w:rsidRPr="004B466E" w:rsidRDefault="00EB7A66" w:rsidP="00EB7A66">
      <w:pPr>
        <w:pStyle w:val="PL"/>
      </w:pPr>
      <w:r w:rsidRPr="004B466E">
        <w:tab/>
        <w:t>csi-RS</w:t>
      </w:r>
      <w:r w:rsidRPr="004B466E">
        <w:tab/>
      </w:r>
      <w:r w:rsidRPr="004B466E">
        <w:tab/>
      </w:r>
      <w:r w:rsidRPr="004B466E">
        <w:tab/>
      </w:r>
      <w:r w:rsidRPr="004B466E">
        <w:tab/>
      </w:r>
      <w:r w:rsidRPr="004B466E">
        <w:tab/>
      </w:r>
      <w:r w:rsidRPr="004B466E">
        <w:tab/>
      </w:r>
      <w:r w:rsidRPr="004B466E">
        <w:tab/>
        <w:t>NZP-CSI-RS-ResourceId,</w:t>
      </w:r>
    </w:p>
    <w:p w14:paraId="7794DBC8" w14:textId="77777777" w:rsidR="00EB7A66" w:rsidRPr="004B466E" w:rsidRDefault="00EB7A66" w:rsidP="00EB7A66">
      <w:pPr>
        <w:pStyle w:val="PL"/>
        <w:rPr>
          <w:color w:val="808080"/>
        </w:rPr>
      </w:pPr>
      <w:r w:rsidRPr="004B466E">
        <w:tab/>
        <w:t>ra-OccasionList</w:t>
      </w:r>
      <w:r w:rsidRPr="004B466E">
        <w:tab/>
      </w:r>
      <w:r w:rsidRPr="004B466E">
        <w:tab/>
      </w:r>
      <w:r w:rsidRPr="004B466E">
        <w:tab/>
      </w:r>
      <w:r w:rsidRPr="004B466E">
        <w:tab/>
      </w:r>
      <w:r w:rsidRPr="004B466E">
        <w:tab/>
      </w:r>
      <w:r w:rsidRPr="004B466E">
        <w:rPr>
          <w:color w:val="993366"/>
        </w:rPr>
        <w:t>SEQUENCE</w:t>
      </w:r>
      <w:r w:rsidRPr="004B466E">
        <w:t xml:space="preserve"> (</w:t>
      </w:r>
      <w:r w:rsidRPr="004B466E">
        <w:rPr>
          <w:color w:val="993366"/>
        </w:rPr>
        <w:t>SIZE</w:t>
      </w:r>
      <w:r w:rsidRPr="004B466E">
        <w:t>(1..maxRA-OccasionsPerCSIRS))</w:t>
      </w:r>
      <w:r w:rsidRPr="004B466E">
        <w:rPr>
          <w:color w:val="993366"/>
        </w:rPr>
        <w:t xml:space="preserve"> OF</w:t>
      </w:r>
      <w:r w:rsidRPr="004B466E">
        <w:t xml:space="preserve"> </w:t>
      </w:r>
      <w:r w:rsidRPr="004B466E">
        <w:rPr>
          <w:color w:val="993366"/>
        </w:rPr>
        <w:t>INTEGER</w:t>
      </w:r>
      <w:r w:rsidRPr="004B466E">
        <w:t xml:space="preserve"> (0..maxRA-Occasions-1)</w:t>
      </w:r>
      <w:r w:rsidRPr="004B466E">
        <w:tab/>
      </w:r>
      <w:r w:rsidRPr="004B466E">
        <w:rPr>
          <w:color w:val="993366"/>
        </w:rPr>
        <w:t>OPTIONAL</w:t>
      </w:r>
      <w:r w:rsidRPr="004B466E">
        <w:t>,</w:t>
      </w:r>
      <w:r w:rsidRPr="004B466E">
        <w:tab/>
      </w:r>
      <w:r w:rsidRPr="004B466E">
        <w:rPr>
          <w:color w:val="808080"/>
        </w:rPr>
        <w:t>-- Need R</w:t>
      </w:r>
    </w:p>
    <w:p w14:paraId="24C079ED" w14:textId="77777777" w:rsidR="00EB7A66" w:rsidRPr="004B466E" w:rsidRDefault="00EB7A66" w:rsidP="00EB7A66">
      <w:pPr>
        <w:pStyle w:val="PL"/>
        <w:rPr>
          <w:color w:val="808080"/>
        </w:rPr>
      </w:pPr>
      <w:r w:rsidRPr="004B466E">
        <w:tab/>
        <w:t>ra-PreambleIndex</w:t>
      </w:r>
      <w:r w:rsidRPr="004B466E">
        <w:tab/>
      </w:r>
      <w:r w:rsidRPr="004B466E">
        <w:tab/>
      </w:r>
      <w:r w:rsidRPr="004B466E">
        <w:tab/>
      </w:r>
      <w:r w:rsidRPr="004B466E">
        <w:tab/>
      </w:r>
      <w:r w:rsidRPr="004B466E">
        <w:rPr>
          <w:color w:val="993366"/>
        </w:rPr>
        <w:t>INTEGER</w:t>
      </w:r>
      <w:r w:rsidRPr="004B466E">
        <w:t xml:space="preserve"> (0..63)</w:t>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tab/>
      </w:r>
      <w:r w:rsidRPr="004B466E">
        <w:rPr>
          <w:color w:val="993366"/>
        </w:rPr>
        <w:t>OPTIONAL</w:t>
      </w:r>
      <w:r w:rsidRPr="004B466E">
        <w:t>,</w:t>
      </w:r>
      <w:r w:rsidRPr="004B466E">
        <w:tab/>
      </w:r>
      <w:r w:rsidRPr="004B466E">
        <w:rPr>
          <w:color w:val="808080"/>
        </w:rPr>
        <w:t>-- Need R</w:t>
      </w:r>
    </w:p>
    <w:p w14:paraId="07122CBA" w14:textId="77777777" w:rsidR="00EB7A66" w:rsidRPr="004B466E" w:rsidRDefault="00EB7A66" w:rsidP="00EB7A66">
      <w:pPr>
        <w:pStyle w:val="PL"/>
      </w:pPr>
      <w:r w:rsidRPr="004B466E">
        <w:tab/>
        <w:t>...</w:t>
      </w:r>
    </w:p>
    <w:p w14:paraId="5F4A94D0" w14:textId="77777777" w:rsidR="00EB7A66" w:rsidRPr="004B466E" w:rsidRDefault="00EB7A66" w:rsidP="00EB7A66">
      <w:pPr>
        <w:pStyle w:val="PL"/>
      </w:pPr>
      <w:r w:rsidRPr="004B466E">
        <w:t>}</w:t>
      </w:r>
    </w:p>
    <w:p w14:paraId="1F3E4F1C" w14:textId="77777777" w:rsidR="00BB2AF1" w:rsidRDefault="00BB2AF1" w:rsidP="00BB2AF1">
      <w:pPr>
        <w:pStyle w:val="BodyText"/>
      </w:pPr>
    </w:p>
    <w:p w14:paraId="4C081278" w14:textId="4CB43E7F" w:rsidR="00BB2AF1" w:rsidRDefault="00BB2AF1" w:rsidP="00BB2AF1">
      <w:pPr>
        <w:pStyle w:val="BodyText"/>
      </w:pPr>
      <w:r>
        <w:t>With th</w:t>
      </w:r>
      <w:r w:rsidR="00FF1631">
        <w:t>e</w:t>
      </w:r>
      <w:r>
        <w:t xml:space="preserve"> restriction</w:t>
      </w:r>
      <w:r w:rsidR="00FF1631">
        <w:t xml:space="preserve"> that all candidate reference signals belong to the same cell</w:t>
      </w:r>
      <w:r>
        <w:t>, it is guaranteed that the UEs configuration is still valid, enabling the UE to directly continue the communication with the network.</w:t>
      </w:r>
    </w:p>
    <w:p w14:paraId="2308CB94" w14:textId="235A4897" w:rsidR="005535B8" w:rsidRDefault="005535B8" w:rsidP="005535B8">
      <w:pPr>
        <w:pStyle w:val="BodyText"/>
      </w:pPr>
      <w:r>
        <w:t xml:space="preserve">However, the restriction that the UE is only allowed to connect to the same cell is somewhat artificial. There is nothing that prevents the network to configure the UE to recover in other cells as well. This situation is illustrated in </w:t>
      </w:r>
      <w:r>
        <w:fldChar w:fldCharType="begin"/>
      </w:r>
      <w:r>
        <w:instrText xml:space="preserve"> REF _Ref513034667 \h </w:instrText>
      </w:r>
      <w:r>
        <w:fldChar w:fldCharType="separate"/>
      </w:r>
      <w:r w:rsidR="00605844">
        <w:t xml:space="preserve">Figure </w:t>
      </w:r>
      <w:r w:rsidR="00605844">
        <w:rPr>
          <w:noProof/>
        </w:rPr>
        <w:t>4</w:t>
      </w:r>
      <w:r>
        <w:fldChar w:fldCharType="end"/>
      </w:r>
      <w:r>
        <w:t>.</w:t>
      </w:r>
    </w:p>
    <w:p w14:paraId="1E353F6A" w14:textId="77777777" w:rsidR="005535B8" w:rsidRDefault="005535B8" w:rsidP="00A04F49">
      <w:pPr>
        <w:pStyle w:val="BodyText"/>
        <w:sectPr w:rsidR="005535B8" w:rsidSect="00756827">
          <w:footnotePr>
            <w:numRestart w:val="eachSect"/>
          </w:footnotePr>
          <w:pgSz w:w="16840" w:h="11907" w:orient="landscape" w:code="9"/>
          <w:pgMar w:top="1134" w:right="1134" w:bottom="1134" w:left="1418" w:header="680" w:footer="567" w:gutter="0"/>
          <w:cols w:space="720"/>
          <w:docGrid w:linePitch="272"/>
        </w:sectPr>
      </w:pPr>
    </w:p>
    <w:p w14:paraId="70E0A6DF" w14:textId="77777777" w:rsidR="005535B8" w:rsidRDefault="005535B8" w:rsidP="005535B8">
      <w:pPr>
        <w:pStyle w:val="TH"/>
      </w:pPr>
      <w:r>
        <w:rPr>
          <w:noProof/>
        </w:rPr>
        <w:lastRenderedPageBreak/>
        <mc:AlternateContent>
          <mc:Choice Requires="wpc">
            <w:drawing>
              <wp:inline distT="0" distB="0" distL="0" distR="0" wp14:anchorId="46EFA58B" wp14:editId="72AE9E95">
                <wp:extent cx="5486400" cy="1817581"/>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3"/>
                        <wps:cNvSpPr txBox="1"/>
                        <wps:spPr>
                          <a:xfrm>
                            <a:off x="4207847" y="405819"/>
                            <a:ext cx="48895" cy="219075"/>
                          </a:xfrm>
                          <a:prstGeom prst="rect">
                            <a:avLst/>
                          </a:prstGeom>
                          <a:solidFill>
                            <a:schemeClr val="lt1"/>
                          </a:solidFill>
                          <a:ln w="6350">
                            <a:noFill/>
                          </a:ln>
                        </wps:spPr>
                        <wps:txbx>
                          <w:txbxContent>
                            <w:p w14:paraId="6333142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0"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1"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2"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2" name="Straight Arrow Connector 5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297322" y="684398"/>
                            <a:ext cx="48895" cy="219075"/>
                          </a:xfrm>
                          <a:prstGeom prst="rect">
                            <a:avLst/>
                          </a:prstGeom>
                          <a:solidFill>
                            <a:schemeClr val="lt1"/>
                          </a:solidFill>
                          <a:ln w="6350">
                            <a:noFill/>
                          </a:ln>
                        </wps:spPr>
                        <wps:txbx>
                          <w:txbxContent>
                            <w:p w14:paraId="63EDC912" w14:textId="77777777" w:rsidR="005535B8" w:rsidRDefault="005535B8" w:rsidP="005535B8">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54" name="Straight Arrow Connector 5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33"/>
                        <wps:cNvSpPr txBox="1"/>
                        <wps:spPr>
                          <a:xfrm>
                            <a:off x="2115387" y="696103"/>
                            <a:ext cx="62865" cy="219075"/>
                          </a:xfrm>
                          <a:prstGeom prst="rect">
                            <a:avLst/>
                          </a:prstGeom>
                          <a:solidFill>
                            <a:schemeClr val="lt1"/>
                          </a:solidFill>
                          <a:ln w="6350">
                            <a:noFill/>
                          </a:ln>
                        </wps:spPr>
                        <wps:txbx>
                          <w:txbxContent>
                            <w:p w14:paraId="38E8E4A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7" name="Straight Connector 57"/>
                        <wps:cNvCnPr/>
                        <wps:spPr>
                          <a:xfrm flipV="1">
                            <a:off x="4039067" y="540327"/>
                            <a:ext cx="414180" cy="812361"/>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361667" y="51395"/>
                            <a:ext cx="341630" cy="201930"/>
                          </a:xfrm>
                          <a:prstGeom prst="rect">
                            <a:avLst/>
                          </a:prstGeom>
                          <a:noFill/>
                          <a:ln w="6350">
                            <a:noFill/>
                          </a:ln>
                        </wps:spPr>
                        <wps:txbx>
                          <w:txbxContent>
                            <w:p w14:paraId="768DAF90" w14:textId="77777777" w:rsidR="005535B8" w:rsidRDefault="005535B8" w:rsidP="005535B8">
                              <w:r>
                                <w:t>Cell A</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g:wgp>
                        <wpg:cNvPr id="66" name="Group 66"/>
                        <wpg:cNvGrpSpPr/>
                        <wpg:grpSpPr>
                          <a:xfrm>
                            <a:off x="1124074" y="35624"/>
                            <a:ext cx="346075" cy="569813"/>
                            <a:chOff x="1124074" y="35624"/>
                            <a:chExt cx="346075" cy="569813"/>
                          </a:xfrm>
                        </wpg:grpSpPr>
                        <wps:wsp>
                          <wps:cNvPr id="59" name="Freeform 3"/>
                          <wps:cNvSpPr>
                            <a:spLocks noChangeAspect="1" noEditPoints="1"/>
                          </wps:cNvSpPr>
                          <wps:spPr bwMode="auto">
                            <a:xfrm>
                              <a:off x="1124074" y="179987"/>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1" name="Text Box 60"/>
                          <wps:cNvSpPr txBox="1"/>
                          <wps:spPr>
                            <a:xfrm>
                              <a:off x="1129789" y="35624"/>
                              <a:ext cx="293370" cy="201295"/>
                            </a:xfrm>
                            <a:prstGeom prst="rect">
                              <a:avLst/>
                            </a:prstGeom>
                            <a:noFill/>
                            <a:ln w="6350">
                              <a:noFill/>
                            </a:ln>
                          </wps:spPr>
                          <wps:txbx>
                            <w:txbxContent>
                              <w:p w14:paraId="554B5077"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67" name="Group 67"/>
                        <wpg:cNvGrpSpPr/>
                        <wpg:grpSpPr>
                          <a:xfrm>
                            <a:off x="2786633" y="55308"/>
                            <a:ext cx="346075" cy="569601"/>
                            <a:chOff x="0" y="-6"/>
                            <a:chExt cx="346075" cy="569815"/>
                          </a:xfrm>
                        </wpg:grpSpPr>
                        <wps:wsp>
                          <wps:cNvPr id="68"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9" name="Text Box 60"/>
                          <wps:cNvSpPr txBox="1"/>
                          <wps:spPr>
                            <a:xfrm>
                              <a:off x="5715" y="-6"/>
                              <a:ext cx="293370" cy="201371"/>
                            </a:xfrm>
                            <a:prstGeom prst="rect">
                              <a:avLst/>
                            </a:prstGeom>
                            <a:noFill/>
                            <a:ln w="6350">
                              <a:noFill/>
                            </a:ln>
                          </wps:spPr>
                          <wps:txbx>
                            <w:txbxContent>
                              <w:p w14:paraId="47B3EC71"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70" name="Group 70"/>
                        <wpg:cNvGrpSpPr/>
                        <wpg:grpSpPr>
                          <a:xfrm>
                            <a:off x="4377927" y="56638"/>
                            <a:ext cx="346075" cy="569602"/>
                            <a:chOff x="0" y="-7"/>
                            <a:chExt cx="346075" cy="569816"/>
                          </a:xfrm>
                        </wpg:grpSpPr>
                        <wps:wsp>
                          <wps:cNvPr id="71"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2" name="Text Box 60"/>
                          <wps:cNvSpPr txBox="1"/>
                          <wps:spPr>
                            <a:xfrm>
                              <a:off x="5715" y="-7"/>
                              <a:ext cx="293370" cy="201371"/>
                            </a:xfrm>
                            <a:prstGeom prst="rect">
                              <a:avLst/>
                            </a:prstGeom>
                            <a:noFill/>
                            <a:ln w="6350">
                              <a:noFill/>
                            </a:ln>
                          </wps:spPr>
                          <wps:txbx>
                            <w:txbxContent>
                              <w:p w14:paraId="14C3E0E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s:wsp>
                        <wps:cNvPr id="73" name="Text Box 60"/>
                        <wps:cNvSpPr txBox="1"/>
                        <wps:spPr>
                          <a:xfrm>
                            <a:off x="2007635" y="19681"/>
                            <a:ext cx="297815" cy="201295"/>
                          </a:xfrm>
                          <a:prstGeom prst="rect">
                            <a:avLst/>
                          </a:prstGeom>
                          <a:noFill/>
                          <a:ln w="6350">
                            <a:noFill/>
                          </a:ln>
                        </wps:spPr>
                        <wps:txbx>
                          <w:txbxContent>
                            <w:p w14:paraId="319C2A4E"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4" name="Text Box 60"/>
                        <wps:cNvSpPr txBox="1"/>
                        <wps:spPr>
                          <a:xfrm>
                            <a:off x="3635647" y="0"/>
                            <a:ext cx="297815" cy="201295"/>
                          </a:xfrm>
                          <a:prstGeom prst="rect">
                            <a:avLst/>
                          </a:prstGeom>
                          <a:noFill/>
                          <a:ln w="6350">
                            <a:noFill/>
                          </a:ln>
                        </wps:spPr>
                        <wps:txbx>
                          <w:txbxContent>
                            <w:p w14:paraId="28053AF7"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5" name="Arrow: Right 75"/>
                        <wps:cNvSpPr/>
                        <wps:spPr>
                          <a:xfrm>
                            <a:off x="397824" y="1430977"/>
                            <a:ext cx="118753" cy="5937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6EFA58B" id="Canvas 58" o:spid="_x0000_s1049"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">
                <v:shape id="_x0000_s1050" type="#_x0000_t75" style="position:absolute;width:54864;height:18173;visibility:visible;mso-wrap-style:square">
                  <v:fill o:detectmouseclick="t"/>
                  <v:path o:connecttype="none"/>
                </v:shape>
                <v:shape id="Text Box 33" o:spid="_x0000_s1051"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" fillcolor="white [3201]" stroked="f" strokeweight=".5pt">
                  <v:textbox inset="0,0,0,0">
                    <w:txbxContent>
                      <w:p w14:paraId="6333142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52"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3"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4"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8"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9"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60"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9SwQAAANsAAAAPAAAAZHJzL2Rvd25yZXYueG1sRE/LasJA&#10;FN0X+g/DFbprJhYa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OAHn1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Straight Arrow Connector 52" o:spid="_x0000_s1061"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" strokecolor="#4472c4 [3204]" strokeweight=".5pt">
                  <v:stroke endarrow="block" joinstyle="miter"/>
                </v:shape>
                <v:shape id="Text Box 53" o:spid="_x0000_s1062"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" fillcolor="white [3201]" stroked="f" strokeweight=".5pt">
                  <v:textbox inset="0,0,0,0">
                    <w:txbxContent>
                      <w:p w14:paraId="63EDC912" w14:textId="77777777" w:rsidR="005535B8" w:rsidRDefault="005535B8" w:rsidP="005535B8">
                        <w:r>
                          <w:t>!</w:t>
                        </w:r>
                      </w:p>
                    </w:txbxContent>
                  </v:textbox>
                </v:shape>
                <v:shape id="Straight Arrow Connector 54" o:spid="_x0000_s1063"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" strokecolor="#4472c4 [3204]" strokeweight=".5pt">
                  <v:stroke endarrow="block" joinstyle="miter"/>
                </v:shape>
                <v:shape id="Text Box 33" o:spid="_x0000_s1064"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" fillcolor="white [3201]" stroked="f" strokeweight=".5pt">
                  <v:textbox inset="0,0,0,0">
                    <w:txbxContent>
                      <w:p w14:paraId="38E8E4A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w:t>
                        </w:r>
                      </w:p>
                    </w:txbxContent>
                  </v:textbox>
                </v:shape>
                <v:line id="Straight Connector 57" o:spid="_x0000_s1065" style="position:absolute;flip:y;visibility:visible;mso-wrap-style:square" from="40390,5403" to="44532,13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" strokecolor="#4472c4 [3204]" strokeweight=".5pt">
                  <v:stroke endarrow="block" joinstyle="miter"/>
                </v:line>
                <v:shape id="Text Box 60" o:spid="_x0000_s1066" type="#_x0000_t202" style="position:absolute;left:3616;top:513;width:341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" filled="f" stroked="f" strokeweight=".5pt">
                  <v:textbox inset="0,0,0,0">
                    <w:txbxContent>
                      <w:p w14:paraId="768DAF90" w14:textId="77777777" w:rsidR="005535B8" w:rsidRDefault="005535B8" w:rsidP="005535B8">
                        <w:r>
                          <w:t>Cell A</w:t>
                        </w:r>
                      </w:p>
                    </w:txbxContent>
                  </v:textbox>
                </v:shape>
                <v:group id="Group 66" o:spid="_x0000_s1067" style="position:absolute;left:11240;top:356;width:3461;height:5698" coordorigin="11240,35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3" o:spid="_x0000_s1068" style="position:absolute;left:11240;top:1799;width:3461;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69" type="#_x0000_t202" style="position:absolute;left:11297;top:356;width:2934;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554B5077"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67" o:spid="_x0000_s1070" style="position:absolute;left:27866;top:553;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3" o:spid="_x0000_s1071"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2"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" filled="f" stroked="f" strokeweight=".5pt">
                    <v:textbox inset="0,0,0,0">
                      <w:txbxContent>
                        <w:p w14:paraId="47B3EC71"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70" o:spid="_x0000_s1073" style="position:absolute;left:43779;top:566;width:3461;height:5696" coordorigin=""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 o:spid="_x0000_s1074"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5" type="#_x0000_t202" style="position:absolute;left:57;width:2933;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" filled="f" stroked="f" strokeweight=".5pt">
                    <v:textbox inset="0,0,0,0">
                      <w:txbxContent>
                        <w:p w14:paraId="14C3E0ED"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B</w:t>
                          </w:r>
                        </w:p>
                      </w:txbxContent>
                    </v:textbox>
                  </v:shape>
                </v:group>
                <v:shape id="Text Box 60" o:spid="_x0000_s1076" type="#_x0000_t202" style="position:absolute;left:20076;top:196;width:2978;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" filled="f" stroked="f" strokeweight=".5pt">
                  <v:textbox inset="0,0,0,0">
                    <w:txbxContent>
                      <w:p w14:paraId="319C2A4E"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A</w:t>
                        </w:r>
                      </w:p>
                    </w:txbxContent>
                  </v:textbox>
                </v:shape>
                <v:shape id="Text Box 60" o:spid="_x0000_s1077" type="#_x0000_t202" style="position:absolute;left:36356;width:2978;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" filled="f" stroked="f" strokeweight=".5pt">
                  <v:textbox inset="0,0,0,0">
                    <w:txbxContent>
                      <w:p w14:paraId="28053AF7" w14:textId="77777777" w:rsidR="005535B8" w:rsidRDefault="005535B8" w:rsidP="005535B8">
                        <w:pPr>
                          <w:pStyle w:val="NormalWeb"/>
                          <w:overflowPunct w:val="0"/>
                          <w:spacing w:before="0" w:beforeAutospacing="0" w:after="120" w:afterAutospacing="0"/>
                          <w:jc w:val="both"/>
                        </w:pPr>
                        <w:r>
                          <w:rPr>
                            <w:rFonts w:eastAsia="Times New Roman"/>
                            <w:sz w:val="20"/>
                            <w:szCs w:val="20"/>
                            <w:lang w:val="en-GB"/>
                          </w:rPr>
                          <w:t>Cell A</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75" o:spid="_x0000_s1078" type="#_x0000_t13" style="position:absolute;left:3978;top:14309;width:1187;height: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" fillcolor="#4472c4 [3204]" strokecolor="#1f3763 [1604]" strokeweight="1pt"/>
                <w10:anchorlock/>
              </v:group>
            </w:pict>
          </mc:Fallback>
        </mc:AlternateContent>
      </w:r>
    </w:p>
    <w:p w14:paraId="756EB790" w14:textId="202EE7DD" w:rsidR="005535B8" w:rsidRDefault="005535B8" w:rsidP="005535B8">
      <w:pPr>
        <w:pStyle w:val="TF"/>
      </w:pPr>
      <w:bookmarkStart w:id="34" w:name="_Ref513034667"/>
      <w:r>
        <w:t xml:space="preserve">Figure </w:t>
      </w:r>
      <w:fldSimple w:instr=" SEQ Figure \* ARABIC ">
        <w:r w:rsidR="00605844">
          <w:rPr>
            <w:noProof/>
          </w:rPr>
          <w:t>4</w:t>
        </w:r>
      </w:fldSimple>
      <w:bookmarkEnd w:id="34"/>
      <w:r>
        <w:t xml:space="preserve">: </w:t>
      </w:r>
      <w:r w:rsidRPr="00A451CB">
        <w:t>Beam recovery to another cell. After detecting beam failure, the UE accesses another cell.</w:t>
      </w:r>
    </w:p>
    <w:p w14:paraId="33850793" w14:textId="77777777" w:rsidR="005535B8" w:rsidRPr="00442439" w:rsidRDefault="005535B8" w:rsidP="005535B8">
      <w:pPr>
        <w:pStyle w:val="BodyText"/>
      </w:pPr>
      <w:r w:rsidRPr="00442439">
        <w:t>For the multi-cell beam recovery described here, the UE cannot be allowed to perform cell reselection among all suitable cells</w:t>
      </w:r>
      <w:r>
        <w:t>: t</w:t>
      </w:r>
      <w:r w:rsidRPr="00442439">
        <w:t>here is no guarantee that the UEs configuration is still valid in an arbitrary cell. It is also quite likely that the network has reused the C-RNTI of the UE in some of the neighbour cells.</w:t>
      </w:r>
    </w:p>
    <w:p w14:paraId="11805A69" w14:textId="12049A8B" w:rsidR="005535B8" w:rsidRDefault="005535B8" w:rsidP="005535B8">
      <w:pPr>
        <w:pStyle w:val="BodyText"/>
        <w:rPr>
          <w:i/>
        </w:rPr>
      </w:pPr>
      <w:r w:rsidRPr="00442439">
        <w:t>However, for beam recovery there are already mechanisms standardized</w:t>
      </w:r>
      <w:r>
        <w:t xml:space="preserve"> </w:t>
      </w:r>
      <w:r>
        <w:fldChar w:fldCharType="begin"/>
      </w:r>
      <w:r>
        <w:instrText xml:space="preserve"> REF _Ref724310 \r \h </w:instrText>
      </w:r>
      <w:r>
        <w:fldChar w:fldCharType="separate"/>
      </w:r>
      <w:r w:rsidR="00605844">
        <w:t>[2]</w:t>
      </w:r>
      <w:r>
        <w:fldChar w:fldCharType="end"/>
      </w:r>
      <w:r w:rsidRPr="00442439">
        <w:t>, which enable the network to control which reference signals the UE may use to identify a new candidate beam. As part of beam recovery, the UE is explicitly configured with a list of RS resources that the UE may use to identify new beams</w:t>
      </w:r>
      <w:r>
        <w:t xml:space="preserve"> </w:t>
      </w:r>
      <w:r>
        <w:fldChar w:fldCharType="begin"/>
      </w:r>
      <w:r>
        <w:instrText xml:space="preserve"> REF _Ref724015 \r \h </w:instrText>
      </w:r>
      <w:r>
        <w:fldChar w:fldCharType="separate"/>
      </w:r>
      <w:r w:rsidR="00605844">
        <w:t>[6]</w:t>
      </w:r>
      <w:r>
        <w:fldChar w:fldCharType="end"/>
      </w:r>
      <w:r>
        <w:t xml:space="preserve">, either in </w:t>
      </w:r>
      <w:r w:rsidRPr="009E7C72">
        <w:rPr>
          <w:i/>
        </w:rPr>
        <w:t>BFR-SSB-Resource</w:t>
      </w:r>
      <w:r>
        <w:t xml:space="preserve"> or </w:t>
      </w:r>
      <w:r w:rsidRPr="009E7C72">
        <w:rPr>
          <w:i/>
        </w:rPr>
        <w:t>BFR-CSIRS-Resource</w:t>
      </w:r>
      <w:r>
        <w:rPr>
          <w:i/>
        </w:rPr>
        <w:t xml:space="preserve">, </w:t>
      </w:r>
      <w:r>
        <w:t xml:space="preserve">as shown in the </w:t>
      </w:r>
      <w:proofErr w:type="spellStart"/>
      <w:r w:rsidRPr="00D812E7">
        <w:rPr>
          <w:i/>
        </w:rPr>
        <w:t>BeamfailureRecoveryConfig</w:t>
      </w:r>
      <w:proofErr w:type="spellEnd"/>
      <w:r>
        <w:t xml:space="preserve"> IE above</w:t>
      </w:r>
      <w:r>
        <w:rPr>
          <w:i/>
        </w:rPr>
        <w:t xml:space="preserve">. </w:t>
      </w:r>
    </w:p>
    <w:p w14:paraId="041936FB" w14:textId="77777777" w:rsidR="005535B8" w:rsidRDefault="005535B8" w:rsidP="005535B8">
      <w:pPr>
        <w:pStyle w:val="BodyText"/>
      </w:pPr>
      <w:r>
        <w:t xml:space="preserve">The current definition of </w:t>
      </w:r>
      <w:r w:rsidRPr="009E7C72">
        <w:rPr>
          <w:i/>
        </w:rPr>
        <w:t>BFR-SSB-Resource</w:t>
      </w:r>
      <w:r>
        <w:t xml:space="preserve"> and </w:t>
      </w:r>
      <w:r w:rsidRPr="009E7C72">
        <w:rPr>
          <w:i/>
        </w:rPr>
        <w:t>BFR-CSIRS-Resource</w:t>
      </w:r>
      <w:r>
        <w:t xml:space="preserve"> does not include any cell identity: both fields refer to reference signals in the serving cell. However, if </w:t>
      </w:r>
      <w:r w:rsidRPr="009E7C72">
        <w:rPr>
          <w:i/>
        </w:rPr>
        <w:t>BFR-SSB-Resource</w:t>
      </w:r>
      <w:r>
        <w:t xml:space="preserve"> and </w:t>
      </w:r>
      <w:r w:rsidRPr="009E7C72">
        <w:rPr>
          <w:i/>
        </w:rPr>
        <w:t>BFR-CSIRS-Resource</w:t>
      </w:r>
      <w:r>
        <w:t xml:space="preserve"> were extended to include fields to represent also a cell identity, the UE would search for candidate beams in the configured cells as well. </w:t>
      </w:r>
      <w:r w:rsidRPr="009E7C72">
        <w:t>If the UE finds that a suitable RS, which is transmitted from another cell, the UE would also be allowed to send the beam recovery request to that cell.</w:t>
      </w:r>
    </w:p>
    <w:p w14:paraId="565EDD93" w14:textId="77777777" w:rsidR="005535B8" w:rsidRDefault="005535B8" w:rsidP="005535B8">
      <w:pPr>
        <w:pStyle w:val="BodyText"/>
      </w:pPr>
      <w:r>
        <w:t xml:space="preserve">The addition to the standard is quite small. The only thing that needs to be added is to include a PCI in </w:t>
      </w:r>
      <w:r w:rsidRPr="00D812E7">
        <w:rPr>
          <w:i/>
        </w:rPr>
        <w:t>BFR-SSB-Resource</w:t>
      </w:r>
      <w:r>
        <w:t xml:space="preserve"> and/or </w:t>
      </w:r>
      <w:r w:rsidRPr="00D812E7">
        <w:rPr>
          <w:i/>
        </w:rPr>
        <w:t>BFR-CSIRS-Resource.</w:t>
      </w:r>
      <w:r>
        <w:t xml:space="preserve"> The network will configure the UE with a list of reference signals it may use to identify new beams. </w:t>
      </w:r>
    </w:p>
    <w:p w14:paraId="1067388E" w14:textId="77777777" w:rsidR="005535B8" w:rsidRDefault="005535B8" w:rsidP="005535B8">
      <w:pPr>
        <w:pStyle w:val="BodyText"/>
      </w:pPr>
      <w:r>
        <w:t>We also note that the failure detection in link recovery is faster than the corresponding procedure for RLM: the evaluation period is shorter, and there is no timer associated with the recovery: directly after a configurable number of OOS indications, the UE will perform recovery:</w:t>
      </w:r>
    </w:p>
    <w:p w14:paraId="62F1657E" w14:textId="77777777" w:rsidR="005535B8" w:rsidRDefault="005535B8" w:rsidP="005535B8">
      <w:pPr>
        <w:pStyle w:val="Observation"/>
      </w:pPr>
      <w:bookmarkStart w:id="35" w:name="_Toc525886724"/>
      <w:bookmarkStart w:id="36" w:name="_Toc534185971"/>
      <w:bookmarkStart w:id="37" w:name="_Toc1134649"/>
      <w:r>
        <w:t>The link recovery procedure is significantly faster than the RRC re-establishment that follows after RLF.</w:t>
      </w:r>
      <w:bookmarkEnd w:id="35"/>
      <w:bookmarkEnd w:id="36"/>
      <w:bookmarkEnd w:id="37"/>
    </w:p>
    <w:p w14:paraId="61CF7EAB" w14:textId="2E402492" w:rsidR="005535B8" w:rsidRPr="009E7C72" w:rsidRDefault="005535B8" w:rsidP="005535B8">
      <w:pPr>
        <w:pStyle w:val="BodyText"/>
      </w:pPr>
      <w:r>
        <w:t>We also note that since the RRC configuration remains intact during beam recovery, there is no need to update it: the communication may continue directly after the setup. Hence, we propose</w:t>
      </w:r>
    </w:p>
    <w:p w14:paraId="703B5589" w14:textId="77777777" w:rsidR="005535B8" w:rsidRDefault="005535B8" w:rsidP="005535B8">
      <w:pPr>
        <w:pStyle w:val="Proposal"/>
      </w:pPr>
      <w:bookmarkStart w:id="38" w:name="_Toc513036230"/>
      <w:bookmarkStart w:id="39" w:name="_Toc525886725"/>
      <w:bookmarkStart w:id="40" w:name="_Toc534185972"/>
      <w:bookmarkStart w:id="41" w:name="_Toc1134652"/>
      <w:r w:rsidRPr="009E7C72">
        <w:t xml:space="preserve">Include a PCI in the definition of BFR-SSB-Resource and/or BFR-CSIRS-Resource to allow the UE to perform the </w:t>
      </w:r>
      <w:r>
        <w:t xml:space="preserve">beam recovery </w:t>
      </w:r>
      <w:r w:rsidRPr="009E7C72">
        <w:t>in other cells</w:t>
      </w:r>
      <w:r>
        <w:t>.</w:t>
      </w:r>
      <w:bookmarkEnd w:id="38"/>
      <w:bookmarkEnd w:id="39"/>
      <w:bookmarkEnd w:id="40"/>
      <w:bookmarkEnd w:id="41"/>
    </w:p>
    <w:p w14:paraId="2F4D6CCB" w14:textId="4599797A" w:rsidR="005535B8" w:rsidRPr="00A04F49" w:rsidRDefault="005535B8" w:rsidP="005535B8">
      <w:pPr>
        <w:pStyle w:val="BodyText"/>
      </w:pPr>
      <w:r w:rsidRPr="009E7C72">
        <w:t xml:space="preserve">With this procedure in place, UEs may be allowed to stop sending measurement reports, since the UE ensures that it is can be reached by the network. Of course, normal handover procedures perform better in terms of interrupt, but, e.g., for UEs in C-DRX, the performance achievable by multi-cell beam recovery is most probably </w:t>
      </w:r>
      <w:r w:rsidR="00700900" w:rsidRPr="009E7C72">
        <w:t>enough</w:t>
      </w:r>
      <w:r w:rsidRPr="009E7C72">
        <w:t>. Obviously, this requires that the network can identify all the relevant neighbour cells.</w:t>
      </w:r>
    </w:p>
    <w:p w14:paraId="485383AF" w14:textId="77777777" w:rsidR="005535B8" w:rsidRPr="003B64BB" w:rsidRDefault="005535B8" w:rsidP="005535B8">
      <w:pPr>
        <w:pStyle w:val="B1"/>
        <w:ind w:left="0" w:firstLine="0"/>
        <w:sectPr w:rsidR="005535B8" w:rsidRPr="003B64BB" w:rsidSect="008775CE">
          <w:footnotePr>
            <w:numRestart w:val="eachSect"/>
          </w:footnotePr>
          <w:pgSz w:w="11907" w:h="16840" w:code="9"/>
          <w:pgMar w:top="1418" w:right="1134" w:bottom="1134" w:left="1134" w:header="680" w:footer="567" w:gutter="0"/>
          <w:cols w:space="720"/>
          <w:docGrid w:linePitch="272"/>
        </w:sectPr>
      </w:pPr>
    </w:p>
    <w:p w14:paraId="7B0F23EA" w14:textId="2376C376" w:rsidR="00756827" w:rsidRPr="00EB7A66" w:rsidRDefault="00756827" w:rsidP="00A04F49">
      <w:pPr>
        <w:pStyle w:val="BodyText"/>
      </w:pP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0F313F3" w14:textId="505DECEA" w:rsidR="00605844"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134641" w:history="1">
        <w:r w:rsidR="00605844" w:rsidRPr="00494011">
          <w:rPr>
            <w:rStyle w:val="Hyperlink"/>
            <w:noProof/>
            <w:lang w:val="en-US"/>
          </w:rPr>
          <w:t>Observation 1</w:t>
        </w:r>
        <w:r w:rsidR="00605844">
          <w:rPr>
            <w:rFonts w:asciiTheme="minorHAnsi" w:eastAsiaTheme="minorEastAsia" w:hAnsiTheme="minorHAnsi" w:cstheme="minorBidi"/>
            <w:b w:val="0"/>
            <w:noProof/>
            <w:sz w:val="22"/>
            <w:szCs w:val="22"/>
            <w:lang w:val="sv-SE" w:eastAsia="sv-SE"/>
          </w:rPr>
          <w:tab/>
        </w:r>
        <w:r w:rsidR="00605844" w:rsidRPr="00494011">
          <w:rPr>
            <w:rStyle w:val="Hyperlink"/>
            <w:noProof/>
            <w:lang w:val="en-US"/>
          </w:rPr>
          <w:t>A quite small addition is required in the standard to enable the UE to report RSRP also on SSBs from non-serving cells.</w:t>
        </w:r>
      </w:hyperlink>
    </w:p>
    <w:p w14:paraId="5850FAF0" w14:textId="1BBC167C" w:rsidR="00605844" w:rsidRDefault="006058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4642" w:history="1">
        <w:r w:rsidRPr="00494011">
          <w:rPr>
            <w:rStyle w:val="Hyperlink"/>
            <w:noProof/>
          </w:rPr>
          <w:t>Observation 2</w:t>
        </w:r>
        <w:r>
          <w:rPr>
            <w:rFonts w:asciiTheme="minorHAnsi" w:eastAsiaTheme="minorEastAsia" w:hAnsiTheme="minorHAnsi" w:cstheme="minorBidi"/>
            <w:b w:val="0"/>
            <w:noProof/>
            <w:sz w:val="22"/>
            <w:szCs w:val="22"/>
            <w:lang w:val="sv-SE" w:eastAsia="sv-SE"/>
          </w:rPr>
          <w:tab/>
        </w:r>
        <w:r w:rsidRPr="00494011">
          <w:rPr>
            <w:rStyle w:val="Hyperlink"/>
            <w:noProof/>
          </w:rPr>
          <w:t>L1-RSRP measurements of SSBs in neighbour cells is readily available in the UE. No additional measurement functionality needs to be implemented.</w:t>
        </w:r>
      </w:hyperlink>
    </w:p>
    <w:p w14:paraId="35B7A2BA" w14:textId="26A379A8" w:rsidR="00605844" w:rsidRDefault="006058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4643" w:history="1">
        <w:r w:rsidRPr="00494011">
          <w:rPr>
            <w:rStyle w:val="Hyperlink"/>
            <w:noProof/>
          </w:rPr>
          <w:t>Observation 3</w:t>
        </w:r>
        <w:r>
          <w:rPr>
            <w:rFonts w:asciiTheme="minorHAnsi" w:eastAsiaTheme="minorEastAsia" w:hAnsiTheme="minorHAnsi" w:cstheme="minorBidi"/>
            <w:b w:val="0"/>
            <w:noProof/>
            <w:sz w:val="22"/>
            <w:szCs w:val="22"/>
            <w:lang w:val="sv-SE" w:eastAsia="sv-SE"/>
          </w:rPr>
          <w:tab/>
        </w:r>
        <w:r w:rsidRPr="00494011">
          <w:rPr>
            <w:rStyle w:val="Hyperlink"/>
            <w:noProof/>
          </w:rPr>
          <w:t>Reporting over L1 is significantly faster than reporting than L3 reporting and enables to the NW to perform UE-specific processing of the measurement, taking additional quantities into account.</w:t>
        </w:r>
      </w:hyperlink>
    </w:p>
    <w:p w14:paraId="60EA95BB" w14:textId="671373E7" w:rsidR="00605844" w:rsidRDefault="006058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4644" w:history="1">
        <w:r w:rsidRPr="00494011">
          <w:rPr>
            <w:rStyle w:val="Hyperlink"/>
            <w:noProof/>
          </w:rPr>
          <w:t>Another point to note is that the NW does not have to enable the L1 reporting for all UEs. If the NW determines that a UE is far from the cell border, it would not configure any reporting of neighbour cells over L1, or over L3, leading to reduced UE power consumption:</w:t>
        </w:r>
      </w:hyperlink>
    </w:p>
    <w:p w14:paraId="227F10CF" w14:textId="2085EFE6" w:rsidR="00605844" w:rsidRDefault="006058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4645" w:history="1">
        <w:r w:rsidRPr="00494011">
          <w:rPr>
            <w:rStyle w:val="Hyperlink"/>
            <w:noProof/>
          </w:rPr>
          <w:t>Observation 4</w:t>
        </w:r>
        <w:r>
          <w:rPr>
            <w:rFonts w:asciiTheme="minorHAnsi" w:eastAsiaTheme="minorEastAsia" w:hAnsiTheme="minorHAnsi" w:cstheme="minorBidi"/>
            <w:b w:val="0"/>
            <w:noProof/>
            <w:sz w:val="22"/>
            <w:szCs w:val="22"/>
            <w:lang w:val="sv-SE" w:eastAsia="sv-SE"/>
          </w:rPr>
          <w:tab/>
        </w:r>
        <w:r w:rsidRPr="00494011">
          <w:rPr>
            <w:rStyle w:val="Hyperlink"/>
            <w:noProof/>
          </w:rPr>
          <w:t>The NW can very easily activate and deactivate the L1 reporting when needed, leading to reduced UE power consumption.</w:t>
        </w:r>
      </w:hyperlink>
    </w:p>
    <w:p w14:paraId="7FB4A1EC" w14:textId="383C7E6C" w:rsidR="00605844" w:rsidRDefault="006058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4646" w:history="1">
        <w:r w:rsidRPr="00494011">
          <w:rPr>
            <w:rStyle w:val="Hyperlink"/>
            <w:noProof/>
          </w:rPr>
          <w:t>Observation 5</w:t>
        </w:r>
        <w:r>
          <w:rPr>
            <w:rFonts w:asciiTheme="minorHAnsi" w:eastAsiaTheme="minorEastAsia" w:hAnsiTheme="minorHAnsi" w:cstheme="minorBidi"/>
            <w:b w:val="0"/>
            <w:noProof/>
            <w:sz w:val="22"/>
            <w:szCs w:val="22"/>
            <w:lang w:val="sv-SE" w:eastAsia="sv-SE"/>
          </w:rPr>
          <w:tab/>
        </w:r>
        <w:r w:rsidRPr="00494011">
          <w:rPr>
            <w:rStyle w:val="Hyperlink"/>
            <w:noProof/>
          </w:rPr>
          <w:t>The beam management functionality specified in Rel-15 provides the mechanisms to change the QCL source for the PDCCH/PDSCH DMRS via MAC CE.</w:t>
        </w:r>
      </w:hyperlink>
    </w:p>
    <w:p w14:paraId="4FB4DAF0" w14:textId="15D5E4D2" w:rsidR="00605844" w:rsidRDefault="006058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4647" w:history="1">
        <w:r w:rsidRPr="00494011">
          <w:rPr>
            <w:rStyle w:val="Hyperlink"/>
            <w:noProof/>
          </w:rPr>
          <w:t>Observation 6</w:t>
        </w:r>
        <w:r>
          <w:rPr>
            <w:rFonts w:asciiTheme="minorHAnsi" w:eastAsiaTheme="minorEastAsia" w:hAnsiTheme="minorHAnsi" w:cstheme="minorBidi"/>
            <w:b w:val="0"/>
            <w:noProof/>
            <w:sz w:val="22"/>
            <w:szCs w:val="22"/>
            <w:lang w:val="sv-SE" w:eastAsia="sv-SE"/>
          </w:rPr>
          <w:tab/>
        </w:r>
        <w:r w:rsidRPr="00494011">
          <w:rPr>
            <w:rStyle w:val="Hyperlink"/>
            <w:noProof/>
          </w:rPr>
          <w:t>The delay associated with a MAC CE update of the QCL source is small.</w:t>
        </w:r>
      </w:hyperlink>
    </w:p>
    <w:p w14:paraId="683FFAEF" w14:textId="32E1939E" w:rsidR="00605844" w:rsidRDefault="006058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4648" w:history="1">
        <w:r w:rsidRPr="00494011">
          <w:rPr>
            <w:rStyle w:val="Hyperlink"/>
            <w:noProof/>
          </w:rPr>
          <w:t>Observation 7</w:t>
        </w:r>
        <w:r>
          <w:rPr>
            <w:rFonts w:asciiTheme="minorHAnsi" w:eastAsiaTheme="minorEastAsia" w:hAnsiTheme="minorHAnsi" w:cstheme="minorBidi"/>
            <w:b w:val="0"/>
            <w:noProof/>
            <w:sz w:val="22"/>
            <w:szCs w:val="22"/>
            <w:lang w:val="sv-SE" w:eastAsia="sv-SE"/>
          </w:rPr>
          <w:tab/>
        </w:r>
        <w:r w:rsidRPr="00494011">
          <w:rPr>
            <w:rStyle w:val="Hyperlink"/>
            <w:noProof/>
          </w:rPr>
          <w:t>In NR, it is possible to have the same physical layer configuration in serving and target cell.</w:t>
        </w:r>
      </w:hyperlink>
    </w:p>
    <w:p w14:paraId="798A832E" w14:textId="0BBAFAD6" w:rsidR="00605844" w:rsidRDefault="006058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4649" w:history="1">
        <w:r w:rsidRPr="00494011">
          <w:rPr>
            <w:rStyle w:val="Hyperlink"/>
            <w:noProof/>
          </w:rPr>
          <w:t>Observation 8</w:t>
        </w:r>
        <w:r>
          <w:rPr>
            <w:rFonts w:asciiTheme="minorHAnsi" w:eastAsiaTheme="minorEastAsia" w:hAnsiTheme="minorHAnsi" w:cstheme="minorBidi"/>
            <w:b w:val="0"/>
            <w:noProof/>
            <w:sz w:val="22"/>
            <w:szCs w:val="22"/>
            <w:lang w:val="sv-SE" w:eastAsia="sv-SE"/>
          </w:rPr>
          <w:tab/>
        </w:r>
        <w:r w:rsidRPr="00494011">
          <w:rPr>
            <w:rStyle w:val="Hyperlink"/>
            <w:noProof/>
          </w:rPr>
          <w:t>The link recovery procedure is significantly faster than the RRC re-establishment that follows after RLF.</w:t>
        </w:r>
      </w:hyperlink>
    </w:p>
    <w:p w14:paraId="638CBFAF" w14:textId="629F364D" w:rsidR="006E1C82" w:rsidRDefault="006F6582" w:rsidP="008E065E">
      <w:pPr>
        <w:pStyle w:val="BodyText"/>
        <w:rPr>
          <w:b/>
          <w:bCs/>
        </w:rPr>
      </w:pPr>
      <w:r>
        <w:rPr>
          <w:b/>
          <w:bCs/>
        </w:rPr>
        <w:fldChar w:fldCharType="end"/>
      </w:r>
    </w:p>
    <w:p w14:paraId="29A284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CAE28FB" w14:textId="665BFD47" w:rsidR="00605844"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34650" w:history="1">
        <w:r w:rsidR="00605844" w:rsidRPr="00960A14">
          <w:rPr>
            <w:rStyle w:val="Hyperlink"/>
            <w:noProof/>
          </w:rPr>
          <w:t>Proposal 1</w:t>
        </w:r>
        <w:r w:rsidR="00605844">
          <w:rPr>
            <w:rFonts w:asciiTheme="minorHAnsi" w:eastAsiaTheme="minorEastAsia" w:hAnsiTheme="minorHAnsi" w:cstheme="minorBidi"/>
            <w:b w:val="0"/>
            <w:noProof/>
            <w:sz w:val="22"/>
            <w:szCs w:val="22"/>
            <w:lang w:val="sv-SE" w:eastAsia="sv-SE"/>
          </w:rPr>
          <w:tab/>
        </w:r>
        <w:r w:rsidR="00605844" w:rsidRPr="00960A14">
          <w:rPr>
            <w:rStyle w:val="Hyperlink"/>
            <w:noProof/>
          </w:rPr>
          <w:t>Include an optional PCI in the definition of SSB resources for beam management reporting to enable reporting of L1-RSRP of non-serving cells over PUCCH/PUSCH.</w:t>
        </w:r>
      </w:hyperlink>
    </w:p>
    <w:p w14:paraId="1066D810" w14:textId="7C5A8E35" w:rsidR="00605844" w:rsidRDefault="006058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4651" w:history="1">
        <w:r w:rsidRPr="00960A14">
          <w:rPr>
            <w:rStyle w:val="Hyperlink"/>
            <w:noProof/>
          </w:rPr>
          <w:t>Proposal 2</w:t>
        </w:r>
        <w:r>
          <w:rPr>
            <w:rFonts w:asciiTheme="minorHAnsi" w:eastAsiaTheme="minorEastAsia" w:hAnsiTheme="minorHAnsi" w:cstheme="minorBidi"/>
            <w:b w:val="0"/>
            <w:noProof/>
            <w:sz w:val="22"/>
            <w:szCs w:val="22"/>
            <w:lang w:val="sv-SE" w:eastAsia="sv-SE"/>
          </w:rPr>
          <w:tab/>
        </w:r>
        <w:r w:rsidRPr="00960A14">
          <w:rPr>
            <w:rStyle w:val="Hyperlink"/>
            <w:noProof/>
          </w:rPr>
          <w:t>Introduce an optional PCI in the QCL-info definition to facilitate update of the QCL source to an RS in a non-serving cell.</w:t>
        </w:r>
      </w:hyperlink>
    </w:p>
    <w:p w14:paraId="547B9E1A" w14:textId="7C4472B2" w:rsidR="00605844" w:rsidRDefault="00605844">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34652" w:history="1">
        <w:r w:rsidRPr="00960A14">
          <w:rPr>
            <w:rStyle w:val="Hyperlink"/>
            <w:noProof/>
          </w:rPr>
          <w:t>Proposal 3</w:t>
        </w:r>
        <w:r>
          <w:rPr>
            <w:rFonts w:asciiTheme="minorHAnsi" w:eastAsiaTheme="minorEastAsia" w:hAnsiTheme="minorHAnsi" w:cstheme="minorBidi"/>
            <w:b w:val="0"/>
            <w:noProof/>
            <w:sz w:val="22"/>
            <w:szCs w:val="22"/>
            <w:lang w:val="sv-SE" w:eastAsia="sv-SE"/>
          </w:rPr>
          <w:tab/>
        </w:r>
        <w:r w:rsidRPr="00960A14">
          <w:rPr>
            <w:rStyle w:val="Hyperlink"/>
            <w:noProof/>
          </w:rPr>
          <w:t>Include a PCI in the definition of BFR-SSB-Resource and/or BFR-CSIRS-Resource to allow the UE to perform the beam recovery in other cells.</w:t>
        </w:r>
      </w:hyperlink>
    </w:p>
    <w:p w14:paraId="00614492" w14:textId="470101C8" w:rsidR="00C01F33" w:rsidRPr="005535B8" w:rsidRDefault="006E1C82" w:rsidP="005535B8">
      <w:pPr>
        <w:pStyle w:val="BodyText"/>
        <w:rPr>
          <w:b/>
          <w:bCs/>
        </w:rPr>
      </w:pPr>
      <w:r>
        <w:rPr>
          <w:b/>
          <w:bCs/>
          <w:lang w:val="en-US"/>
        </w:rPr>
        <w:fldChar w:fldCharType="end"/>
      </w:r>
      <w:r w:rsidRPr="00CE0424">
        <w:rPr>
          <w:b/>
          <w:bCs/>
        </w:rPr>
        <w:t xml:space="preserve"> </w:t>
      </w:r>
    </w:p>
    <w:p w14:paraId="2E9054E1" w14:textId="77777777" w:rsidR="00F507D1" w:rsidRPr="00CE0424" w:rsidRDefault="00F507D1" w:rsidP="00CE0424">
      <w:pPr>
        <w:pStyle w:val="Heading1"/>
      </w:pPr>
      <w:bookmarkStart w:id="42" w:name="_In-sequence_SDU_delivery"/>
      <w:bookmarkEnd w:id="42"/>
      <w:r w:rsidRPr="00CE0424">
        <w:t>References</w:t>
      </w:r>
    </w:p>
    <w:p w14:paraId="092E73FE" w14:textId="77777777" w:rsidR="0093786D" w:rsidRDefault="0093786D" w:rsidP="0093786D">
      <w:pPr>
        <w:pStyle w:val="Reference"/>
      </w:pPr>
      <w:bookmarkStart w:id="43" w:name="_Ref525828275"/>
      <w:bookmarkStart w:id="44" w:name="_Ref174151459"/>
      <w:bookmarkStart w:id="45" w:name="_Ref189809556"/>
      <w:r w:rsidRPr="00DC19B3">
        <w:t>RP-181433</w:t>
      </w:r>
      <w:r>
        <w:t xml:space="preserve">, </w:t>
      </w:r>
      <w:r w:rsidRPr="00DC19B3">
        <w:t>New WID: NR mobility enhancements</w:t>
      </w:r>
      <w:r>
        <w:t>, Intel, RAN#80, La Jolla, May 2018</w:t>
      </w:r>
      <w:bookmarkEnd w:id="43"/>
    </w:p>
    <w:p w14:paraId="6EF135C1" w14:textId="77777777" w:rsidR="00A03C00" w:rsidRPr="00CE0424" w:rsidRDefault="00A03C00" w:rsidP="00A03C00">
      <w:pPr>
        <w:pStyle w:val="Reference"/>
      </w:pPr>
      <w:bookmarkStart w:id="46" w:name="_Ref724310"/>
      <w:r>
        <w:t xml:space="preserve">3GPP TS 38.213, NR; </w:t>
      </w:r>
      <w:r w:rsidRPr="00D11F23">
        <w:t xml:space="preserve">Physical layer procedures for </w:t>
      </w:r>
      <w:r>
        <w:t>control, RAN#82, V15.4.0, December 2018</w:t>
      </w:r>
      <w:bookmarkEnd w:id="46"/>
    </w:p>
    <w:p w14:paraId="36A81F15" w14:textId="77777777" w:rsidR="00A03C00" w:rsidRPr="00CE0424" w:rsidRDefault="00A03C00" w:rsidP="00A03C00">
      <w:pPr>
        <w:pStyle w:val="Reference"/>
      </w:pPr>
      <w:bookmarkStart w:id="47" w:name="_Ref723973"/>
      <w:r>
        <w:t xml:space="preserve">3GPP TS 38.214, NR; </w:t>
      </w:r>
      <w:r w:rsidRPr="00D11F23">
        <w:t xml:space="preserve">Physical layer procedures for </w:t>
      </w:r>
      <w:r>
        <w:t>data, RAN#82, V15.4.0, December 2018</w:t>
      </w:r>
      <w:bookmarkEnd w:id="47"/>
    </w:p>
    <w:p w14:paraId="6ABD26BE" w14:textId="77777777" w:rsidR="00A03C00" w:rsidRPr="00CE0424" w:rsidRDefault="00A03C00" w:rsidP="00A03C00">
      <w:pPr>
        <w:pStyle w:val="Reference"/>
      </w:pPr>
      <w:r>
        <w:t xml:space="preserve">3GPP TS 38.215, NR; </w:t>
      </w:r>
      <w:r w:rsidRPr="007D71DF">
        <w:t>Physical layer measurements</w:t>
      </w:r>
      <w:r>
        <w:t>, RAN#82, V15.4.0, December 2018</w:t>
      </w:r>
    </w:p>
    <w:p w14:paraId="7584371D" w14:textId="77777777" w:rsidR="00A03C00" w:rsidRDefault="00A03C00" w:rsidP="00A03C00">
      <w:pPr>
        <w:pStyle w:val="Reference"/>
      </w:pPr>
      <w:bookmarkStart w:id="48" w:name="_Ref724364"/>
      <w:r>
        <w:t>3GPP TS 38.321, NR; Medium Access Control (MAC) protocol specification, RAN#82, V15.4.0, December 2018</w:t>
      </w:r>
      <w:bookmarkEnd w:id="48"/>
      <w:r>
        <w:t xml:space="preserve"> </w:t>
      </w:r>
    </w:p>
    <w:p w14:paraId="6C43498B" w14:textId="77777777" w:rsidR="00A03C00" w:rsidRPr="00CE0424" w:rsidRDefault="00A03C00" w:rsidP="00A03C00">
      <w:pPr>
        <w:pStyle w:val="Reference"/>
      </w:pPr>
      <w:bookmarkStart w:id="49" w:name="_Ref724015"/>
      <w:r>
        <w:t xml:space="preserve">3GPP TS 38.331, NR; </w:t>
      </w:r>
      <w:r w:rsidRPr="007D71DF">
        <w:t>Radio Resource Control (RRC) protocol specification</w:t>
      </w:r>
      <w:r>
        <w:t>, RAN#82, V15.4.0, December 2018</w:t>
      </w:r>
      <w:bookmarkEnd w:id="49"/>
      <w:r>
        <w:t xml:space="preserve"> </w:t>
      </w:r>
    </w:p>
    <w:p w14:paraId="58A358BE" w14:textId="3916837C" w:rsidR="00A03C00" w:rsidRPr="00CE0424" w:rsidRDefault="0093786D" w:rsidP="00A208BB">
      <w:pPr>
        <w:pStyle w:val="Reference"/>
      </w:pPr>
      <w:bookmarkStart w:id="50" w:name="_Ref513402043"/>
      <w:bookmarkStart w:id="51" w:name="_Ref525828532"/>
      <w:r>
        <w:t xml:space="preserve">3GPP TS 38.300 v15.4.0, NR; NR and NG-RAN Overall Description, </w:t>
      </w:r>
      <w:bookmarkEnd w:id="50"/>
      <w:r>
        <w:t xml:space="preserve">RAN#82, </w:t>
      </w:r>
      <w:r w:rsidRPr="007D71DF">
        <w:t>V15.</w:t>
      </w:r>
      <w:r>
        <w:t>4</w:t>
      </w:r>
      <w:r w:rsidRPr="007D71DF">
        <w:t>.0</w:t>
      </w:r>
      <w:r>
        <w:t>, December 2018</w:t>
      </w:r>
      <w:bookmarkEnd w:id="51"/>
    </w:p>
    <w:bookmarkEnd w:id="44"/>
    <w:bookmarkEnd w:id="45"/>
    <w:p w14:paraId="0EC95EF5" w14:textId="77777777" w:rsidR="003A7EF3" w:rsidRPr="00CE0424" w:rsidRDefault="003A7EF3" w:rsidP="00CE0424">
      <w:pPr>
        <w:pStyle w:val="BodyText"/>
      </w:pPr>
    </w:p>
    <w:sectPr w:rsidR="003A7EF3" w:rsidRPr="00CE0424" w:rsidSect="005535B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1FBB7" w14:textId="77777777" w:rsidR="0062056C" w:rsidRDefault="0062056C">
      <w:r>
        <w:separator/>
      </w:r>
    </w:p>
  </w:endnote>
  <w:endnote w:type="continuationSeparator" w:id="0">
    <w:p w14:paraId="2CFD2227" w14:textId="77777777" w:rsidR="0062056C" w:rsidRDefault="00620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3BF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F49F7" w14:textId="77777777" w:rsidR="0062056C" w:rsidRDefault="0062056C">
      <w:r>
        <w:separator/>
      </w:r>
    </w:p>
  </w:footnote>
  <w:footnote w:type="continuationSeparator" w:id="0">
    <w:p w14:paraId="34C4606D" w14:textId="77777777" w:rsidR="0062056C" w:rsidRDefault="00620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9F37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2CC3571"/>
    <w:multiLevelType w:val="hybridMultilevel"/>
    <w:tmpl w:val="02D854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456F80"/>
    <w:multiLevelType w:val="hybridMultilevel"/>
    <w:tmpl w:val="B28E6D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02721"/>
    <w:multiLevelType w:val="hybridMultilevel"/>
    <w:tmpl w:val="891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8"/>
  </w:num>
  <w:num w:numId="14">
    <w:abstractNumId w:val="20"/>
  </w:num>
  <w:num w:numId="15">
    <w:abstractNumId w:val="15"/>
  </w:num>
  <w:num w:numId="16">
    <w:abstractNumId w:val="22"/>
  </w:num>
  <w:num w:numId="17">
    <w:abstractNumId w:val="5"/>
  </w:num>
  <w:num w:numId="18">
    <w:abstractNumId w:val="7"/>
  </w:num>
  <w:num w:numId="19">
    <w:abstractNumId w:val="4"/>
  </w:num>
  <w:num w:numId="20">
    <w:abstractNumId w:val="24"/>
  </w:num>
  <w:num w:numId="21">
    <w:abstractNumId w:val="11"/>
  </w:num>
  <w:num w:numId="22">
    <w:abstractNumId w:val="23"/>
  </w:num>
  <w:num w:numId="23">
    <w:abstractNumId w:val="14"/>
  </w:num>
  <w:num w:numId="24">
    <w:abstractNumId w:val="19"/>
  </w:num>
  <w:num w:numId="2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4F46"/>
    <w:rsid w:val="00052A07"/>
    <w:rsid w:val="000534E3"/>
    <w:rsid w:val="0005606A"/>
    <w:rsid w:val="00057117"/>
    <w:rsid w:val="00057358"/>
    <w:rsid w:val="000616E7"/>
    <w:rsid w:val="0006487E"/>
    <w:rsid w:val="00065E1A"/>
    <w:rsid w:val="0007007D"/>
    <w:rsid w:val="00077E5F"/>
    <w:rsid w:val="0008036A"/>
    <w:rsid w:val="00081AE6"/>
    <w:rsid w:val="000855EB"/>
    <w:rsid w:val="00085B52"/>
    <w:rsid w:val="000866F2"/>
    <w:rsid w:val="0009009F"/>
    <w:rsid w:val="00091557"/>
    <w:rsid w:val="000924C1"/>
    <w:rsid w:val="000924F0"/>
    <w:rsid w:val="00093474"/>
    <w:rsid w:val="00094E59"/>
    <w:rsid w:val="0009510F"/>
    <w:rsid w:val="000A1B7B"/>
    <w:rsid w:val="000A56F2"/>
    <w:rsid w:val="000B2719"/>
    <w:rsid w:val="000B3A8F"/>
    <w:rsid w:val="000B4AB9"/>
    <w:rsid w:val="000B58C3"/>
    <w:rsid w:val="000B61E9"/>
    <w:rsid w:val="000C014D"/>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071E"/>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ECB"/>
    <w:rsid w:val="00151E23"/>
    <w:rsid w:val="001526E0"/>
    <w:rsid w:val="001551B5"/>
    <w:rsid w:val="001659C1"/>
    <w:rsid w:val="00173A8E"/>
    <w:rsid w:val="0017502C"/>
    <w:rsid w:val="0018143F"/>
    <w:rsid w:val="00181FF8"/>
    <w:rsid w:val="0018686C"/>
    <w:rsid w:val="00190AC1"/>
    <w:rsid w:val="0019341A"/>
    <w:rsid w:val="00197DF9"/>
    <w:rsid w:val="001A1987"/>
    <w:rsid w:val="001A1A26"/>
    <w:rsid w:val="001A2564"/>
    <w:rsid w:val="001A6173"/>
    <w:rsid w:val="001A6CBA"/>
    <w:rsid w:val="001B0D97"/>
    <w:rsid w:val="001B5A5D"/>
    <w:rsid w:val="001C1CE5"/>
    <w:rsid w:val="001C3D2A"/>
    <w:rsid w:val="001C77AE"/>
    <w:rsid w:val="001D51BA"/>
    <w:rsid w:val="001D53E7"/>
    <w:rsid w:val="001D6342"/>
    <w:rsid w:val="001D6D53"/>
    <w:rsid w:val="001E4AB9"/>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74B2B"/>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5EA"/>
    <w:rsid w:val="00422AA4"/>
    <w:rsid w:val="004242F4"/>
    <w:rsid w:val="00427248"/>
    <w:rsid w:val="004339C6"/>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379"/>
    <w:rsid w:val="005219CF"/>
    <w:rsid w:val="00534B59"/>
    <w:rsid w:val="00536759"/>
    <w:rsid w:val="00537C62"/>
    <w:rsid w:val="00546970"/>
    <w:rsid w:val="005535B8"/>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6557"/>
    <w:rsid w:val="005C74FB"/>
    <w:rsid w:val="005D1602"/>
    <w:rsid w:val="005E385F"/>
    <w:rsid w:val="005E5B81"/>
    <w:rsid w:val="005F2CB1"/>
    <w:rsid w:val="005F3025"/>
    <w:rsid w:val="005F618C"/>
    <w:rsid w:val="005F70BD"/>
    <w:rsid w:val="0060283C"/>
    <w:rsid w:val="00604F14"/>
    <w:rsid w:val="00605844"/>
    <w:rsid w:val="00605E1C"/>
    <w:rsid w:val="00611B83"/>
    <w:rsid w:val="00613257"/>
    <w:rsid w:val="0062056C"/>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9E1"/>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900"/>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6827"/>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6427"/>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B11"/>
    <w:rsid w:val="00931BD9"/>
    <w:rsid w:val="009368F3"/>
    <w:rsid w:val="0093786D"/>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3C00"/>
    <w:rsid w:val="00A048A8"/>
    <w:rsid w:val="00A04F49"/>
    <w:rsid w:val="00A13E54"/>
    <w:rsid w:val="00A17F63"/>
    <w:rsid w:val="00A208BB"/>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2AF1"/>
    <w:rsid w:val="00BB51E9"/>
    <w:rsid w:val="00BC0FDC"/>
    <w:rsid w:val="00BC3053"/>
    <w:rsid w:val="00BC4D2E"/>
    <w:rsid w:val="00BD48AC"/>
    <w:rsid w:val="00BD5F1A"/>
    <w:rsid w:val="00BE1234"/>
    <w:rsid w:val="00BE2FA6"/>
    <w:rsid w:val="00BE333F"/>
    <w:rsid w:val="00BE7406"/>
    <w:rsid w:val="00BE7603"/>
    <w:rsid w:val="00BF3279"/>
    <w:rsid w:val="00BF70F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65C0"/>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168"/>
    <w:rsid w:val="00D239A7"/>
    <w:rsid w:val="00D23F47"/>
    <w:rsid w:val="00D31865"/>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2C4A"/>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A66"/>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938"/>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63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CBB49"/>
  <w15:chartTrackingRefBased/>
  <w15:docId w15:val="{BA504231-B0BC-4E12-84C7-A5885B543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6EC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46E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46ECB"/>
    <w:pPr>
      <w:pBdr>
        <w:top w:val="none" w:sz="0" w:space="0" w:color="auto"/>
      </w:pBdr>
      <w:spacing w:before="180"/>
      <w:outlineLvl w:val="1"/>
    </w:pPr>
    <w:rPr>
      <w:sz w:val="32"/>
    </w:rPr>
  </w:style>
  <w:style w:type="paragraph" w:styleId="Heading3">
    <w:name w:val="heading 3"/>
    <w:basedOn w:val="Heading2"/>
    <w:next w:val="Normal"/>
    <w:link w:val="Heading3Char"/>
    <w:qFormat/>
    <w:rsid w:val="00146ECB"/>
    <w:pPr>
      <w:spacing w:before="120"/>
      <w:outlineLvl w:val="2"/>
    </w:pPr>
    <w:rPr>
      <w:sz w:val="28"/>
    </w:rPr>
  </w:style>
  <w:style w:type="paragraph" w:styleId="Heading4">
    <w:name w:val="heading 4"/>
    <w:basedOn w:val="Heading3"/>
    <w:next w:val="Normal"/>
    <w:link w:val="Heading4Char"/>
    <w:qFormat/>
    <w:rsid w:val="00146ECB"/>
    <w:pPr>
      <w:ind w:left="1418" w:hanging="1418"/>
      <w:outlineLvl w:val="3"/>
    </w:pPr>
    <w:rPr>
      <w:sz w:val="24"/>
    </w:rPr>
  </w:style>
  <w:style w:type="paragraph" w:styleId="Heading5">
    <w:name w:val="heading 5"/>
    <w:basedOn w:val="Heading4"/>
    <w:next w:val="Normal"/>
    <w:link w:val="Heading5Char"/>
    <w:qFormat/>
    <w:rsid w:val="00146ECB"/>
    <w:pPr>
      <w:ind w:left="1701" w:hanging="1701"/>
      <w:outlineLvl w:val="4"/>
    </w:pPr>
    <w:rPr>
      <w:sz w:val="22"/>
    </w:rPr>
  </w:style>
  <w:style w:type="paragraph" w:styleId="Heading6">
    <w:name w:val="heading 6"/>
    <w:basedOn w:val="H6"/>
    <w:next w:val="Normal"/>
    <w:link w:val="Heading6Char"/>
    <w:qFormat/>
    <w:rsid w:val="00146ECB"/>
    <w:pPr>
      <w:outlineLvl w:val="5"/>
    </w:pPr>
  </w:style>
  <w:style w:type="paragraph" w:styleId="Heading7">
    <w:name w:val="heading 7"/>
    <w:basedOn w:val="H6"/>
    <w:next w:val="Normal"/>
    <w:link w:val="Heading7Char"/>
    <w:qFormat/>
    <w:rsid w:val="00146ECB"/>
    <w:pPr>
      <w:outlineLvl w:val="6"/>
    </w:pPr>
  </w:style>
  <w:style w:type="paragraph" w:styleId="Heading8">
    <w:name w:val="heading 8"/>
    <w:basedOn w:val="Heading1"/>
    <w:next w:val="Normal"/>
    <w:link w:val="Heading8Char"/>
    <w:qFormat/>
    <w:rsid w:val="00146ECB"/>
    <w:pPr>
      <w:ind w:left="0" w:firstLine="0"/>
      <w:outlineLvl w:val="7"/>
    </w:pPr>
  </w:style>
  <w:style w:type="paragraph" w:styleId="Heading9">
    <w:name w:val="heading 9"/>
    <w:basedOn w:val="Heading8"/>
    <w:next w:val="Normal"/>
    <w:link w:val="Heading9Char"/>
    <w:qFormat/>
    <w:rsid w:val="00146ECB"/>
    <w:pPr>
      <w:outlineLvl w:val="8"/>
    </w:pPr>
  </w:style>
  <w:style w:type="character" w:default="1" w:styleId="DefaultParagraphFont">
    <w:name w:val="Default Paragraph Font"/>
    <w:uiPriority w:val="1"/>
    <w:semiHidden/>
    <w:unhideWhenUsed/>
    <w:rsid w:val="00146E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6ECB"/>
  </w:style>
  <w:style w:type="paragraph" w:styleId="TOC8">
    <w:name w:val="toc 8"/>
    <w:basedOn w:val="TOC1"/>
    <w:uiPriority w:val="39"/>
    <w:rsid w:val="00146ECB"/>
    <w:pPr>
      <w:spacing w:before="180"/>
      <w:ind w:left="2693" w:hanging="2693"/>
    </w:pPr>
    <w:rPr>
      <w:b/>
    </w:rPr>
  </w:style>
  <w:style w:type="paragraph" w:styleId="TOC1">
    <w:name w:val="toc 1"/>
    <w:uiPriority w:val="39"/>
    <w:rsid w:val="00146E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46ECB"/>
    <w:pPr>
      <w:keepNext/>
      <w:keepLines/>
      <w:spacing w:before="180"/>
      <w:jc w:val="center"/>
    </w:pPr>
  </w:style>
  <w:style w:type="paragraph" w:styleId="Caption">
    <w:name w:val="caption"/>
    <w:basedOn w:val="Normal"/>
    <w:next w:val="Normal"/>
    <w:qFormat/>
    <w:rsid w:val="00146ECB"/>
    <w:pPr>
      <w:spacing w:before="120" w:after="120"/>
    </w:pPr>
    <w:rPr>
      <w:b/>
      <w:lang w:eastAsia="en-GB"/>
    </w:rPr>
  </w:style>
  <w:style w:type="paragraph" w:styleId="TOC5">
    <w:name w:val="toc 5"/>
    <w:basedOn w:val="TOC4"/>
    <w:uiPriority w:val="39"/>
    <w:rsid w:val="00146ECB"/>
    <w:pPr>
      <w:ind w:left="1701" w:hanging="1701"/>
    </w:pPr>
  </w:style>
  <w:style w:type="paragraph" w:styleId="TOC4">
    <w:name w:val="toc 4"/>
    <w:basedOn w:val="TOC3"/>
    <w:uiPriority w:val="39"/>
    <w:rsid w:val="00146ECB"/>
    <w:pPr>
      <w:ind w:left="1418" w:hanging="1418"/>
    </w:pPr>
  </w:style>
  <w:style w:type="paragraph" w:styleId="TOC3">
    <w:name w:val="toc 3"/>
    <w:basedOn w:val="TOC2"/>
    <w:uiPriority w:val="39"/>
    <w:rsid w:val="00146ECB"/>
    <w:pPr>
      <w:ind w:left="1134" w:hanging="1134"/>
    </w:pPr>
  </w:style>
  <w:style w:type="paragraph" w:styleId="TOC2">
    <w:name w:val="toc 2"/>
    <w:basedOn w:val="TOC1"/>
    <w:uiPriority w:val="39"/>
    <w:rsid w:val="00146ECB"/>
    <w:pPr>
      <w:keepNext w:val="0"/>
      <w:spacing w:before="0"/>
      <w:ind w:left="851" w:hanging="851"/>
    </w:pPr>
    <w:rPr>
      <w:sz w:val="20"/>
    </w:rPr>
  </w:style>
  <w:style w:type="paragraph" w:styleId="Index2">
    <w:name w:val="index 2"/>
    <w:basedOn w:val="Index1"/>
    <w:rsid w:val="00146ECB"/>
    <w:pPr>
      <w:ind w:left="284"/>
    </w:pPr>
  </w:style>
  <w:style w:type="paragraph" w:styleId="Index1">
    <w:name w:val="index 1"/>
    <w:basedOn w:val="Normal"/>
    <w:rsid w:val="00146ECB"/>
    <w:pPr>
      <w:keepLines/>
      <w:spacing w:after="0"/>
    </w:pPr>
  </w:style>
  <w:style w:type="paragraph" w:styleId="DocumentMap">
    <w:name w:val="Document Map"/>
    <w:basedOn w:val="Normal"/>
    <w:link w:val="DocumentMapChar"/>
    <w:rsid w:val="00146ECB"/>
    <w:pPr>
      <w:shd w:val="clear" w:color="auto" w:fill="000080"/>
    </w:pPr>
    <w:rPr>
      <w:rFonts w:ascii="Tahoma" w:hAnsi="Tahoma" w:cs="Tahoma"/>
    </w:rPr>
  </w:style>
  <w:style w:type="paragraph" w:styleId="ListNumber2">
    <w:name w:val="List Number 2"/>
    <w:basedOn w:val="ListNumber"/>
    <w:rsid w:val="00146ECB"/>
    <w:pPr>
      <w:numPr>
        <w:numId w:val="22"/>
      </w:numPr>
    </w:pPr>
  </w:style>
  <w:style w:type="paragraph" w:styleId="ListNumber">
    <w:name w:val="List Number"/>
    <w:basedOn w:val="List"/>
    <w:rsid w:val="00146ECB"/>
    <w:pPr>
      <w:numPr>
        <w:numId w:val="21"/>
      </w:numPr>
    </w:pPr>
    <w:rPr>
      <w:lang w:eastAsia="ja-JP"/>
    </w:rPr>
  </w:style>
  <w:style w:type="paragraph" w:styleId="List">
    <w:name w:val="List"/>
    <w:basedOn w:val="BodyText"/>
    <w:rsid w:val="00146ECB"/>
    <w:pPr>
      <w:ind w:left="568" w:hanging="284"/>
    </w:pPr>
  </w:style>
  <w:style w:type="paragraph" w:styleId="Header">
    <w:name w:val="header"/>
    <w:link w:val="HeaderChar"/>
    <w:rsid w:val="00146EC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46ECB"/>
    <w:rPr>
      <w:b/>
      <w:position w:val="6"/>
      <w:sz w:val="16"/>
    </w:rPr>
  </w:style>
  <w:style w:type="paragraph" w:styleId="FootnoteText">
    <w:name w:val="footnote text"/>
    <w:basedOn w:val="Normal"/>
    <w:link w:val="FootnoteTextChar"/>
    <w:rsid w:val="00146ECB"/>
    <w:pPr>
      <w:keepLines/>
      <w:spacing w:after="0"/>
      <w:ind w:left="454" w:hanging="454"/>
    </w:pPr>
    <w:rPr>
      <w:sz w:val="16"/>
    </w:rPr>
  </w:style>
  <w:style w:type="paragraph" w:customStyle="1" w:styleId="3GPPHeader">
    <w:name w:val="3GPP_Header"/>
    <w:basedOn w:val="BodyText"/>
    <w:rsid w:val="00146ECB"/>
    <w:pPr>
      <w:tabs>
        <w:tab w:val="left" w:pos="1701"/>
        <w:tab w:val="right" w:pos="9639"/>
      </w:tabs>
      <w:spacing w:after="240"/>
    </w:pPr>
    <w:rPr>
      <w:b/>
      <w:sz w:val="24"/>
    </w:rPr>
  </w:style>
  <w:style w:type="paragraph" w:styleId="TOC9">
    <w:name w:val="toc 9"/>
    <w:basedOn w:val="TOC8"/>
    <w:uiPriority w:val="39"/>
    <w:rsid w:val="00146ECB"/>
    <w:pPr>
      <w:ind w:left="1418" w:hanging="1418"/>
    </w:pPr>
  </w:style>
  <w:style w:type="paragraph" w:styleId="TOC6">
    <w:name w:val="toc 6"/>
    <w:basedOn w:val="TOC5"/>
    <w:next w:val="Normal"/>
    <w:uiPriority w:val="39"/>
    <w:rsid w:val="00146ECB"/>
    <w:pPr>
      <w:ind w:left="1985" w:hanging="1985"/>
    </w:pPr>
  </w:style>
  <w:style w:type="paragraph" w:styleId="TOC7">
    <w:name w:val="toc 7"/>
    <w:basedOn w:val="TOC6"/>
    <w:next w:val="Normal"/>
    <w:uiPriority w:val="39"/>
    <w:rsid w:val="00146ECB"/>
    <w:pPr>
      <w:ind w:left="2268" w:hanging="2268"/>
    </w:pPr>
  </w:style>
  <w:style w:type="paragraph" w:styleId="ListBullet2">
    <w:name w:val="List Bullet 2"/>
    <w:basedOn w:val="ListBullet"/>
    <w:rsid w:val="00146ECB"/>
    <w:pPr>
      <w:numPr>
        <w:numId w:val="17"/>
      </w:numPr>
    </w:pPr>
  </w:style>
  <w:style w:type="paragraph" w:styleId="ListBullet">
    <w:name w:val="List Bullet"/>
    <w:basedOn w:val="List"/>
    <w:rsid w:val="00146ECB"/>
    <w:pPr>
      <w:numPr>
        <w:numId w:val="16"/>
      </w:numPr>
    </w:pPr>
    <w:rPr>
      <w:lang w:eastAsia="ja-JP"/>
    </w:rPr>
  </w:style>
  <w:style w:type="paragraph" w:styleId="ListBullet3">
    <w:name w:val="List Bullet 3"/>
    <w:basedOn w:val="ListBullet2"/>
    <w:rsid w:val="00146ECB"/>
    <w:pPr>
      <w:numPr>
        <w:numId w:val="18"/>
      </w:numPr>
    </w:pPr>
  </w:style>
  <w:style w:type="paragraph" w:customStyle="1" w:styleId="EQ">
    <w:name w:val="EQ"/>
    <w:basedOn w:val="Normal"/>
    <w:next w:val="Normal"/>
    <w:rsid w:val="00146ECB"/>
    <w:pPr>
      <w:keepLines/>
      <w:tabs>
        <w:tab w:val="center" w:pos="4536"/>
        <w:tab w:val="right" w:pos="9072"/>
      </w:tabs>
    </w:pPr>
    <w:rPr>
      <w:noProof/>
    </w:rPr>
  </w:style>
  <w:style w:type="paragraph" w:styleId="List2">
    <w:name w:val="List 2"/>
    <w:basedOn w:val="List"/>
    <w:rsid w:val="00146ECB"/>
    <w:pPr>
      <w:ind w:left="851"/>
    </w:pPr>
    <w:rPr>
      <w:lang w:eastAsia="ja-JP"/>
    </w:rPr>
  </w:style>
  <w:style w:type="paragraph" w:styleId="List3">
    <w:name w:val="List 3"/>
    <w:basedOn w:val="List2"/>
    <w:rsid w:val="00146ECB"/>
    <w:pPr>
      <w:ind w:left="1135"/>
    </w:pPr>
  </w:style>
  <w:style w:type="paragraph" w:styleId="List4">
    <w:name w:val="List 4"/>
    <w:basedOn w:val="List3"/>
    <w:rsid w:val="00146ECB"/>
    <w:pPr>
      <w:ind w:left="1418"/>
    </w:pPr>
  </w:style>
  <w:style w:type="paragraph" w:styleId="List5">
    <w:name w:val="List 5"/>
    <w:basedOn w:val="List4"/>
    <w:rsid w:val="00146ECB"/>
    <w:pPr>
      <w:ind w:left="1702"/>
    </w:pPr>
  </w:style>
  <w:style w:type="paragraph" w:customStyle="1" w:styleId="EditorsNote">
    <w:name w:val="Editor's Note"/>
    <w:basedOn w:val="NO"/>
    <w:link w:val="EditorsNoteChar"/>
    <w:rsid w:val="00146ECB"/>
    <w:rPr>
      <w:color w:val="FF0000"/>
      <w:lang w:val="x-none" w:eastAsia="x-none"/>
    </w:rPr>
  </w:style>
  <w:style w:type="paragraph" w:styleId="ListBullet4">
    <w:name w:val="List Bullet 4"/>
    <w:basedOn w:val="ListBullet3"/>
    <w:rsid w:val="00146ECB"/>
    <w:pPr>
      <w:numPr>
        <w:numId w:val="19"/>
      </w:numPr>
    </w:pPr>
  </w:style>
  <w:style w:type="paragraph" w:styleId="ListBullet5">
    <w:name w:val="List Bullet 5"/>
    <w:basedOn w:val="ListBullet4"/>
    <w:rsid w:val="00146ECB"/>
    <w:pPr>
      <w:numPr>
        <w:numId w:val="20"/>
      </w:numPr>
    </w:pPr>
  </w:style>
  <w:style w:type="paragraph" w:styleId="Footer">
    <w:name w:val="footer"/>
    <w:basedOn w:val="Header"/>
    <w:link w:val="FooterChar"/>
    <w:rsid w:val="00146ECB"/>
    <w:pPr>
      <w:jc w:val="center"/>
    </w:pPr>
    <w:rPr>
      <w:i/>
    </w:rPr>
  </w:style>
  <w:style w:type="paragraph" w:customStyle="1" w:styleId="Reference">
    <w:name w:val="Reference"/>
    <w:basedOn w:val="BodyText"/>
    <w:rsid w:val="00146ECB"/>
    <w:pPr>
      <w:numPr>
        <w:numId w:val="2"/>
      </w:numPr>
    </w:pPr>
  </w:style>
  <w:style w:type="paragraph" w:styleId="BalloonText">
    <w:name w:val="Balloon Text"/>
    <w:basedOn w:val="Normal"/>
    <w:link w:val="BalloonTextChar"/>
    <w:rsid w:val="00146ECB"/>
    <w:pPr>
      <w:spacing w:after="0"/>
    </w:pPr>
    <w:rPr>
      <w:rFonts w:ascii="Segoe UI" w:hAnsi="Segoe UI" w:cs="Segoe UI"/>
      <w:sz w:val="18"/>
      <w:szCs w:val="18"/>
    </w:rPr>
  </w:style>
  <w:style w:type="character" w:styleId="PageNumber">
    <w:name w:val="page number"/>
    <w:basedOn w:val="DefaultParagraphFont"/>
    <w:rsid w:val="00146ECB"/>
  </w:style>
  <w:style w:type="paragraph" w:styleId="BodyText">
    <w:name w:val="Body Text"/>
    <w:basedOn w:val="Normal"/>
    <w:link w:val="BodyTextChar"/>
    <w:rsid w:val="00146ECB"/>
    <w:pPr>
      <w:spacing w:after="120"/>
      <w:jc w:val="both"/>
    </w:pPr>
    <w:rPr>
      <w:rFonts w:ascii="Arial" w:hAnsi="Arial"/>
      <w:lang w:eastAsia="zh-CN"/>
    </w:rPr>
  </w:style>
  <w:style w:type="character" w:styleId="Hyperlink">
    <w:name w:val="Hyperlink"/>
    <w:uiPriority w:val="99"/>
    <w:rsid w:val="00146ECB"/>
    <w:rPr>
      <w:color w:val="0000FF"/>
      <w:u w:val="single"/>
    </w:rPr>
  </w:style>
  <w:style w:type="character" w:styleId="FollowedHyperlink">
    <w:name w:val="FollowedHyperlink"/>
    <w:unhideWhenUsed/>
    <w:rsid w:val="00146ECB"/>
    <w:rPr>
      <w:color w:val="800080"/>
      <w:u w:val="single"/>
    </w:rPr>
  </w:style>
  <w:style w:type="character" w:styleId="CommentReference">
    <w:name w:val="annotation reference"/>
    <w:uiPriority w:val="99"/>
    <w:qFormat/>
    <w:rsid w:val="00146ECB"/>
    <w:rPr>
      <w:sz w:val="16"/>
      <w:szCs w:val="16"/>
    </w:rPr>
  </w:style>
  <w:style w:type="paragraph" w:styleId="CommentText">
    <w:name w:val="annotation text"/>
    <w:basedOn w:val="Normal"/>
    <w:link w:val="CommentTextChar"/>
    <w:uiPriority w:val="99"/>
    <w:qFormat/>
    <w:rsid w:val="00146ECB"/>
  </w:style>
  <w:style w:type="paragraph" w:styleId="CommentSubject">
    <w:name w:val="annotation subject"/>
    <w:basedOn w:val="CommentText"/>
    <w:next w:val="CommentText"/>
    <w:link w:val="CommentSubjectChar"/>
    <w:rsid w:val="00146ECB"/>
    <w:rPr>
      <w:b/>
      <w:bCs/>
    </w:rPr>
  </w:style>
  <w:style w:type="character" w:customStyle="1" w:styleId="Heading1Char">
    <w:name w:val="Heading 1 Char"/>
    <w:link w:val="Heading1"/>
    <w:rsid w:val="00146ECB"/>
    <w:rPr>
      <w:rFonts w:ascii="Arial" w:hAnsi="Arial"/>
      <w:sz w:val="36"/>
      <w:lang w:eastAsia="ja-JP"/>
    </w:rPr>
  </w:style>
  <w:style w:type="paragraph" w:customStyle="1" w:styleId="B1">
    <w:name w:val="B1"/>
    <w:basedOn w:val="List"/>
    <w:link w:val="B1Char1"/>
    <w:rsid w:val="00146ECB"/>
    <w:rPr>
      <w:rFonts w:ascii="Times New Roman" w:hAnsi="Times New Roman"/>
    </w:rPr>
  </w:style>
  <w:style w:type="paragraph" w:customStyle="1" w:styleId="B2">
    <w:name w:val="B2"/>
    <w:basedOn w:val="List2"/>
    <w:link w:val="B2Char"/>
    <w:rsid w:val="00146ECB"/>
    <w:rPr>
      <w:rFonts w:ascii="Times New Roman" w:hAnsi="Times New Roman"/>
    </w:rPr>
  </w:style>
  <w:style w:type="paragraph" w:customStyle="1" w:styleId="B3">
    <w:name w:val="B3"/>
    <w:basedOn w:val="List3"/>
    <w:link w:val="B3Char2"/>
    <w:rsid w:val="00146ECB"/>
    <w:rPr>
      <w:rFonts w:ascii="Times New Roman" w:hAnsi="Times New Roman"/>
    </w:rPr>
  </w:style>
  <w:style w:type="paragraph" w:customStyle="1" w:styleId="B4">
    <w:name w:val="B4"/>
    <w:basedOn w:val="List4"/>
    <w:link w:val="B4Char"/>
    <w:rsid w:val="00146ECB"/>
    <w:rPr>
      <w:rFonts w:ascii="Times New Roman" w:hAnsi="Times New Roman"/>
    </w:rPr>
  </w:style>
  <w:style w:type="paragraph" w:customStyle="1" w:styleId="Proposal">
    <w:name w:val="Proposal"/>
    <w:basedOn w:val="BodyText"/>
    <w:rsid w:val="00146ECB"/>
    <w:pPr>
      <w:numPr>
        <w:numId w:val="3"/>
      </w:numPr>
      <w:tabs>
        <w:tab w:val="clear" w:pos="1304"/>
        <w:tab w:val="left" w:pos="1701"/>
      </w:tabs>
      <w:ind w:left="1701" w:hanging="1701"/>
    </w:pPr>
    <w:rPr>
      <w:b/>
      <w:bCs/>
    </w:rPr>
  </w:style>
  <w:style w:type="character" w:customStyle="1" w:styleId="BodyTextChar">
    <w:name w:val="Body Text Char"/>
    <w:link w:val="BodyText"/>
    <w:rsid w:val="00146ECB"/>
    <w:rPr>
      <w:rFonts w:ascii="Arial" w:hAnsi="Arial"/>
      <w:lang w:eastAsia="zh-CN"/>
    </w:rPr>
  </w:style>
  <w:style w:type="paragraph" w:customStyle="1" w:styleId="B5">
    <w:name w:val="B5"/>
    <w:basedOn w:val="List5"/>
    <w:link w:val="B5Char"/>
    <w:rsid w:val="00146ECB"/>
    <w:rPr>
      <w:rFonts w:ascii="Times New Roman" w:hAnsi="Times New Roman"/>
    </w:rPr>
  </w:style>
  <w:style w:type="paragraph" w:customStyle="1" w:styleId="EX">
    <w:name w:val="EX"/>
    <w:basedOn w:val="Normal"/>
    <w:rsid w:val="00146ECB"/>
    <w:pPr>
      <w:keepLines/>
      <w:ind w:left="1702" w:hanging="1418"/>
    </w:pPr>
  </w:style>
  <w:style w:type="paragraph" w:customStyle="1" w:styleId="EW">
    <w:name w:val="EW"/>
    <w:basedOn w:val="EX"/>
    <w:rsid w:val="00146ECB"/>
    <w:pPr>
      <w:spacing w:after="0"/>
    </w:pPr>
  </w:style>
  <w:style w:type="paragraph" w:customStyle="1" w:styleId="TAL">
    <w:name w:val="TAL"/>
    <w:basedOn w:val="Normal"/>
    <w:link w:val="TALCar"/>
    <w:rsid w:val="00146ECB"/>
    <w:pPr>
      <w:keepNext/>
      <w:keepLines/>
      <w:spacing w:after="0"/>
    </w:pPr>
    <w:rPr>
      <w:rFonts w:ascii="Arial" w:hAnsi="Arial"/>
      <w:sz w:val="18"/>
      <w:lang w:val="x-none" w:eastAsia="x-none"/>
    </w:rPr>
  </w:style>
  <w:style w:type="paragraph" w:customStyle="1" w:styleId="TAC">
    <w:name w:val="TAC"/>
    <w:basedOn w:val="TAL"/>
    <w:rsid w:val="00146ECB"/>
    <w:pPr>
      <w:jc w:val="center"/>
    </w:pPr>
  </w:style>
  <w:style w:type="paragraph" w:customStyle="1" w:styleId="TAH">
    <w:name w:val="TAH"/>
    <w:basedOn w:val="TAC"/>
    <w:link w:val="TAHCar"/>
    <w:rsid w:val="00146ECB"/>
    <w:rPr>
      <w:b/>
    </w:rPr>
  </w:style>
  <w:style w:type="paragraph" w:customStyle="1" w:styleId="TAN">
    <w:name w:val="TAN"/>
    <w:basedOn w:val="TAL"/>
    <w:rsid w:val="00146ECB"/>
    <w:pPr>
      <w:ind w:left="851" w:hanging="851"/>
    </w:pPr>
  </w:style>
  <w:style w:type="paragraph" w:customStyle="1" w:styleId="TAR">
    <w:name w:val="TAR"/>
    <w:basedOn w:val="TAL"/>
    <w:rsid w:val="00146ECB"/>
    <w:pPr>
      <w:jc w:val="right"/>
    </w:pPr>
  </w:style>
  <w:style w:type="paragraph" w:customStyle="1" w:styleId="TH">
    <w:name w:val="TH"/>
    <w:basedOn w:val="Normal"/>
    <w:link w:val="THChar"/>
    <w:rsid w:val="00146ECB"/>
    <w:pPr>
      <w:keepNext/>
      <w:keepLines/>
      <w:spacing w:before="60"/>
      <w:jc w:val="center"/>
    </w:pPr>
    <w:rPr>
      <w:rFonts w:ascii="Arial" w:hAnsi="Arial"/>
      <w:b/>
      <w:lang w:val="x-none" w:eastAsia="x-none"/>
    </w:rPr>
  </w:style>
  <w:style w:type="paragraph" w:customStyle="1" w:styleId="TF">
    <w:name w:val="TF"/>
    <w:basedOn w:val="TH"/>
    <w:link w:val="TFChar"/>
    <w:rsid w:val="00146ECB"/>
    <w:pPr>
      <w:keepNext w:val="0"/>
      <w:spacing w:before="0" w:after="240"/>
    </w:pPr>
  </w:style>
  <w:style w:type="paragraph" w:customStyle="1" w:styleId="TT">
    <w:name w:val="TT"/>
    <w:basedOn w:val="Heading1"/>
    <w:next w:val="Normal"/>
    <w:rsid w:val="00146ECB"/>
    <w:pPr>
      <w:outlineLvl w:val="9"/>
    </w:pPr>
  </w:style>
  <w:style w:type="paragraph" w:customStyle="1" w:styleId="ZA">
    <w:name w:val="ZA"/>
    <w:rsid w:val="00146E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46E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46EC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46E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46ECB"/>
  </w:style>
  <w:style w:type="paragraph" w:customStyle="1" w:styleId="ZH">
    <w:name w:val="ZH"/>
    <w:rsid w:val="00146EC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46E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46ECB"/>
    <w:pPr>
      <w:framePr w:hRule="auto" w:wrap="notBeside" w:y="852"/>
    </w:pPr>
    <w:rPr>
      <w:i w:val="0"/>
      <w:sz w:val="40"/>
    </w:rPr>
  </w:style>
  <w:style w:type="paragraph" w:customStyle="1" w:styleId="ZU">
    <w:name w:val="ZU"/>
    <w:rsid w:val="00146E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46ECB"/>
    <w:pPr>
      <w:framePr w:wrap="notBeside" w:y="16161"/>
    </w:pPr>
  </w:style>
  <w:style w:type="paragraph" w:customStyle="1" w:styleId="FP">
    <w:name w:val="FP"/>
    <w:basedOn w:val="Normal"/>
    <w:rsid w:val="00146ECB"/>
    <w:pPr>
      <w:spacing w:after="0"/>
    </w:pPr>
  </w:style>
  <w:style w:type="paragraph" w:customStyle="1" w:styleId="Observation">
    <w:name w:val="Observation"/>
    <w:basedOn w:val="Proposal"/>
    <w:qFormat/>
    <w:rsid w:val="00146ECB"/>
    <w:pPr>
      <w:numPr>
        <w:numId w:val="13"/>
      </w:numPr>
      <w:ind w:left="1701" w:hanging="1701"/>
    </w:pPr>
    <w:rPr>
      <w:lang w:eastAsia="ja-JP"/>
    </w:rPr>
  </w:style>
  <w:style w:type="paragraph" w:styleId="TableofFigures">
    <w:name w:val="table of figures"/>
    <w:basedOn w:val="BodyText"/>
    <w:next w:val="Normal"/>
    <w:uiPriority w:val="99"/>
    <w:rsid w:val="00146ECB"/>
    <w:pPr>
      <w:ind w:left="1701" w:hanging="1701"/>
      <w:jc w:val="left"/>
    </w:pPr>
    <w:rPr>
      <w:b/>
    </w:rPr>
  </w:style>
  <w:style w:type="character" w:customStyle="1" w:styleId="B1Char1">
    <w:name w:val="B1 Char1"/>
    <w:link w:val="B1"/>
    <w:qFormat/>
    <w:rsid w:val="00146ECB"/>
    <w:rPr>
      <w:rFonts w:ascii="Times New Roman" w:hAnsi="Times New Roman"/>
      <w:lang w:eastAsia="zh-CN"/>
    </w:rPr>
  </w:style>
  <w:style w:type="character" w:customStyle="1" w:styleId="B2Char">
    <w:name w:val="B2 Char"/>
    <w:link w:val="B2"/>
    <w:qFormat/>
    <w:rsid w:val="00146ECB"/>
    <w:rPr>
      <w:rFonts w:ascii="Times New Roman" w:hAnsi="Times New Roman"/>
      <w:lang w:eastAsia="ja-JP"/>
    </w:rPr>
  </w:style>
  <w:style w:type="character" w:customStyle="1" w:styleId="B3Char2">
    <w:name w:val="B3 Char2"/>
    <w:link w:val="B3"/>
    <w:qFormat/>
    <w:rsid w:val="00146ECB"/>
    <w:rPr>
      <w:rFonts w:ascii="Times New Roman" w:hAnsi="Times New Roman"/>
      <w:lang w:eastAsia="ja-JP"/>
    </w:rPr>
  </w:style>
  <w:style w:type="character" w:customStyle="1" w:styleId="B4Char">
    <w:name w:val="B4 Char"/>
    <w:link w:val="B4"/>
    <w:rsid w:val="00146ECB"/>
    <w:rPr>
      <w:rFonts w:ascii="Times New Roman" w:hAnsi="Times New Roman"/>
      <w:lang w:eastAsia="ja-JP"/>
    </w:rPr>
  </w:style>
  <w:style w:type="character" w:customStyle="1" w:styleId="B5Char">
    <w:name w:val="B5 Char"/>
    <w:link w:val="B5"/>
    <w:rsid w:val="00146ECB"/>
    <w:rPr>
      <w:rFonts w:ascii="Times New Roman" w:hAnsi="Times New Roman"/>
      <w:lang w:eastAsia="ja-JP"/>
    </w:rPr>
  </w:style>
  <w:style w:type="paragraph" w:customStyle="1" w:styleId="B6">
    <w:name w:val="B6"/>
    <w:basedOn w:val="B5"/>
    <w:link w:val="B6Char"/>
    <w:rsid w:val="00146ECB"/>
    <w:pPr>
      <w:ind w:left="1985"/>
    </w:pPr>
  </w:style>
  <w:style w:type="character" w:customStyle="1" w:styleId="B6Char">
    <w:name w:val="B6 Char"/>
    <w:link w:val="B6"/>
    <w:rsid w:val="00146ECB"/>
    <w:rPr>
      <w:rFonts w:ascii="Times New Roman" w:hAnsi="Times New Roman"/>
      <w:lang w:eastAsia="ja-JP"/>
    </w:rPr>
  </w:style>
  <w:style w:type="paragraph" w:customStyle="1" w:styleId="B7">
    <w:name w:val="B7"/>
    <w:basedOn w:val="B6"/>
    <w:link w:val="B7Char"/>
    <w:rsid w:val="00146ECB"/>
    <w:pPr>
      <w:ind w:left="2269"/>
    </w:pPr>
  </w:style>
  <w:style w:type="character" w:customStyle="1" w:styleId="B7Char">
    <w:name w:val="B7 Char"/>
    <w:basedOn w:val="B6Char"/>
    <w:link w:val="B7"/>
    <w:rsid w:val="00146ECB"/>
    <w:rPr>
      <w:rFonts w:ascii="Times New Roman" w:hAnsi="Times New Roman"/>
      <w:lang w:eastAsia="ja-JP"/>
    </w:rPr>
  </w:style>
  <w:style w:type="paragraph" w:customStyle="1" w:styleId="B8">
    <w:name w:val="B8"/>
    <w:basedOn w:val="B7"/>
    <w:qFormat/>
    <w:rsid w:val="00146ECB"/>
    <w:pPr>
      <w:ind w:left="2552"/>
    </w:pPr>
  </w:style>
  <w:style w:type="character" w:customStyle="1" w:styleId="BalloonTextChar">
    <w:name w:val="Balloon Text Char"/>
    <w:link w:val="BalloonText"/>
    <w:rsid w:val="00146ECB"/>
    <w:rPr>
      <w:rFonts w:ascii="Segoe UI" w:hAnsi="Segoe UI" w:cs="Segoe UI"/>
      <w:sz w:val="18"/>
      <w:szCs w:val="18"/>
      <w:lang w:eastAsia="ja-JP"/>
    </w:rPr>
  </w:style>
  <w:style w:type="character" w:customStyle="1" w:styleId="CommentTextChar">
    <w:name w:val="Comment Text Char"/>
    <w:link w:val="CommentText"/>
    <w:uiPriority w:val="99"/>
    <w:qFormat/>
    <w:rsid w:val="00146ECB"/>
    <w:rPr>
      <w:rFonts w:ascii="Times New Roman" w:hAnsi="Times New Roman"/>
      <w:lang w:eastAsia="ja-JP"/>
    </w:rPr>
  </w:style>
  <w:style w:type="character" w:customStyle="1" w:styleId="CommentSubjectChar">
    <w:name w:val="Comment Subject Char"/>
    <w:link w:val="CommentSubject"/>
    <w:rsid w:val="00146ECB"/>
    <w:rPr>
      <w:rFonts w:ascii="Times New Roman" w:hAnsi="Times New Roman"/>
      <w:b/>
      <w:bCs/>
      <w:lang w:eastAsia="ja-JP"/>
    </w:rPr>
  </w:style>
  <w:style w:type="paragraph" w:customStyle="1" w:styleId="CRCoverPage">
    <w:name w:val="CR Cover Page"/>
    <w:link w:val="CRCoverPageZchn"/>
    <w:rsid w:val="00146ECB"/>
    <w:pPr>
      <w:spacing w:after="120"/>
    </w:pPr>
    <w:rPr>
      <w:rFonts w:ascii="Arial" w:hAnsi="Arial"/>
      <w:lang w:eastAsia="ko-KR"/>
    </w:rPr>
  </w:style>
  <w:style w:type="character" w:customStyle="1" w:styleId="CRCoverPageZchn">
    <w:name w:val="CR Cover Page Zchn"/>
    <w:link w:val="CRCoverPage"/>
    <w:rsid w:val="00146ECB"/>
    <w:rPr>
      <w:rFonts w:ascii="Arial" w:hAnsi="Arial"/>
      <w:lang w:eastAsia="ko-KR"/>
    </w:rPr>
  </w:style>
  <w:style w:type="paragraph" w:customStyle="1" w:styleId="Doc-text2">
    <w:name w:val="Doc-text2"/>
    <w:basedOn w:val="Normal"/>
    <w:link w:val="Doc-text2Char"/>
    <w:qFormat/>
    <w:rsid w:val="00146EC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46ECB"/>
    <w:rPr>
      <w:rFonts w:ascii="Arial" w:eastAsia="MS Mincho" w:hAnsi="Arial"/>
      <w:szCs w:val="24"/>
      <w:lang w:val="x-none" w:eastAsia="x-none"/>
    </w:rPr>
  </w:style>
  <w:style w:type="character" w:customStyle="1" w:styleId="DocumentMapChar">
    <w:name w:val="Document Map Char"/>
    <w:link w:val="DocumentMap"/>
    <w:rsid w:val="00146ECB"/>
    <w:rPr>
      <w:rFonts w:ascii="Tahoma" w:hAnsi="Tahoma" w:cs="Tahoma"/>
      <w:shd w:val="clear" w:color="auto" w:fill="000080"/>
      <w:lang w:eastAsia="ja-JP"/>
    </w:rPr>
  </w:style>
  <w:style w:type="paragraph" w:customStyle="1" w:styleId="NO">
    <w:name w:val="NO"/>
    <w:basedOn w:val="Normal"/>
    <w:link w:val="NOChar"/>
    <w:rsid w:val="00146ECB"/>
    <w:pPr>
      <w:keepLines/>
      <w:ind w:left="1135" w:hanging="851"/>
    </w:pPr>
  </w:style>
  <w:style w:type="character" w:customStyle="1" w:styleId="NOChar">
    <w:name w:val="NO Char"/>
    <w:link w:val="NO"/>
    <w:qFormat/>
    <w:rsid w:val="00146ECB"/>
    <w:rPr>
      <w:rFonts w:ascii="Times New Roman" w:hAnsi="Times New Roman"/>
      <w:lang w:eastAsia="ja-JP"/>
    </w:rPr>
  </w:style>
  <w:style w:type="character" w:customStyle="1" w:styleId="EditorsNoteChar">
    <w:name w:val="Editor's Note Char"/>
    <w:link w:val="EditorsNote"/>
    <w:rsid w:val="00146ECB"/>
    <w:rPr>
      <w:rFonts w:ascii="Times New Roman" w:hAnsi="Times New Roman"/>
      <w:color w:val="FF0000"/>
      <w:lang w:val="x-none" w:eastAsia="x-none"/>
    </w:rPr>
  </w:style>
  <w:style w:type="paragraph" w:customStyle="1" w:styleId="EmailDiscussion">
    <w:name w:val="EmailDiscussion"/>
    <w:basedOn w:val="Normal"/>
    <w:next w:val="Normal"/>
    <w:rsid w:val="00146ECB"/>
    <w:pPr>
      <w:numPr>
        <w:numId w:val="14"/>
      </w:numPr>
      <w:spacing w:before="40" w:after="0"/>
    </w:pPr>
    <w:rPr>
      <w:rFonts w:ascii="Arial" w:eastAsia="MS Mincho" w:hAnsi="Arial"/>
      <w:b/>
      <w:szCs w:val="24"/>
      <w:lang w:eastAsia="en-GB"/>
    </w:rPr>
  </w:style>
  <w:style w:type="character" w:styleId="Emphasis">
    <w:name w:val="Emphasis"/>
    <w:qFormat/>
    <w:rsid w:val="00146ECB"/>
    <w:rPr>
      <w:i/>
      <w:iCs/>
    </w:rPr>
  </w:style>
  <w:style w:type="paragraph" w:customStyle="1" w:styleId="FigureTitle">
    <w:name w:val="Figure_Title"/>
    <w:basedOn w:val="Normal"/>
    <w:next w:val="Normal"/>
    <w:rsid w:val="00146EC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46ECB"/>
    <w:rPr>
      <w:rFonts w:ascii="Arial" w:hAnsi="Arial"/>
      <w:b/>
      <w:noProof/>
      <w:sz w:val="18"/>
      <w:lang w:eastAsia="ja-JP"/>
    </w:rPr>
  </w:style>
  <w:style w:type="character" w:customStyle="1" w:styleId="FooterChar">
    <w:name w:val="Footer Char"/>
    <w:link w:val="Footer"/>
    <w:rsid w:val="00146ECB"/>
    <w:rPr>
      <w:rFonts w:ascii="Arial" w:hAnsi="Arial"/>
      <w:b/>
      <w:i/>
      <w:noProof/>
      <w:sz w:val="18"/>
      <w:lang w:eastAsia="ja-JP"/>
    </w:rPr>
  </w:style>
  <w:style w:type="character" w:customStyle="1" w:styleId="FootnoteTextChar">
    <w:name w:val="Footnote Text Char"/>
    <w:link w:val="FootnoteText"/>
    <w:rsid w:val="00146ECB"/>
    <w:rPr>
      <w:rFonts w:ascii="Times New Roman" w:hAnsi="Times New Roman"/>
      <w:sz w:val="16"/>
      <w:lang w:eastAsia="ja-JP"/>
    </w:rPr>
  </w:style>
  <w:style w:type="paragraph" w:customStyle="1" w:styleId="Guidance">
    <w:name w:val="Guidance"/>
    <w:basedOn w:val="Normal"/>
    <w:rsid w:val="00146ECB"/>
    <w:rPr>
      <w:i/>
      <w:color w:val="0000FF"/>
    </w:rPr>
  </w:style>
  <w:style w:type="character" w:customStyle="1" w:styleId="Heading2Char">
    <w:name w:val="Heading 2 Char"/>
    <w:link w:val="Heading2"/>
    <w:rsid w:val="00146ECB"/>
    <w:rPr>
      <w:rFonts w:ascii="Arial" w:hAnsi="Arial"/>
      <w:sz w:val="32"/>
      <w:lang w:eastAsia="ja-JP"/>
    </w:rPr>
  </w:style>
  <w:style w:type="character" w:customStyle="1" w:styleId="Heading3Char">
    <w:name w:val="Heading 3 Char"/>
    <w:link w:val="Heading3"/>
    <w:rsid w:val="00146ECB"/>
    <w:rPr>
      <w:rFonts w:ascii="Arial" w:hAnsi="Arial"/>
      <w:sz w:val="28"/>
      <w:lang w:eastAsia="ja-JP"/>
    </w:rPr>
  </w:style>
  <w:style w:type="character" w:customStyle="1" w:styleId="Heading4Char">
    <w:name w:val="Heading 4 Char"/>
    <w:link w:val="Heading4"/>
    <w:rsid w:val="00146ECB"/>
    <w:rPr>
      <w:rFonts w:ascii="Arial" w:hAnsi="Arial"/>
      <w:sz w:val="24"/>
      <w:lang w:eastAsia="ja-JP"/>
    </w:rPr>
  </w:style>
  <w:style w:type="character" w:customStyle="1" w:styleId="Heading5Char">
    <w:name w:val="Heading 5 Char"/>
    <w:link w:val="Heading5"/>
    <w:rsid w:val="00146ECB"/>
    <w:rPr>
      <w:rFonts w:ascii="Arial" w:hAnsi="Arial"/>
      <w:sz w:val="22"/>
      <w:lang w:eastAsia="ja-JP"/>
    </w:rPr>
  </w:style>
  <w:style w:type="paragraph" w:customStyle="1" w:styleId="H6">
    <w:name w:val="H6"/>
    <w:basedOn w:val="Heading5"/>
    <w:next w:val="Normal"/>
    <w:rsid w:val="00146ECB"/>
    <w:pPr>
      <w:ind w:left="1985" w:hanging="1985"/>
      <w:outlineLvl w:val="9"/>
    </w:pPr>
    <w:rPr>
      <w:sz w:val="20"/>
    </w:rPr>
  </w:style>
  <w:style w:type="character" w:customStyle="1" w:styleId="Heading6Char">
    <w:name w:val="Heading 6 Char"/>
    <w:link w:val="Heading6"/>
    <w:rsid w:val="00146ECB"/>
    <w:rPr>
      <w:rFonts w:ascii="Arial" w:hAnsi="Arial"/>
      <w:lang w:eastAsia="ja-JP"/>
    </w:rPr>
  </w:style>
  <w:style w:type="character" w:customStyle="1" w:styleId="Heading7Char">
    <w:name w:val="Heading 7 Char"/>
    <w:link w:val="Heading7"/>
    <w:rsid w:val="00146ECB"/>
    <w:rPr>
      <w:rFonts w:ascii="Arial" w:hAnsi="Arial"/>
      <w:lang w:eastAsia="ja-JP"/>
    </w:rPr>
  </w:style>
  <w:style w:type="character" w:customStyle="1" w:styleId="Heading8Char">
    <w:name w:val="Heading 8 Char"/>
    <w:link w:val="Heading8"/>
    <w:rsid w:val="00146ECB"/>
    <w:rPr>
      <w:rFonts w:ascii="Arial" w:hAnsi="Arial"/>
      <w:sz w:val="36"/>
      <w:lang w:eastAsia="ja-JP"/>
    </w:rPr>
  </w:style>
  <w:style w:type="character" w:customStyle="1" w:styleId="Heading9Char">
    <w:name w:val="Heading 9 Char"/>
    <w:link w:val="Heading9"/>
    <w:rsid w:val="00146ECB"/>
    <w:rPr>
      <w:rFonts w:ascii="Arial" w:hAnsi="Arial"/>
      <w:sz w:val="36"/>
      <w:lang w:eastAsia="ja-JP"/>
    </w:rPr>
  </w:style>
  <w:style w:type="character" w:styleId="HTMLCode">
    <w:name w:val="HTML Code"/>
    <w:uiPriority w:val="99"/>
    <w:unhideWhenUsed/>
    <w:rsid w:val="00146ECB"/>
    <w:rPr>
      <w:rFonts w:ascii="Courier New" w:eastAsia="Times New Roman" w:hAnsi="Courier New" w:cs="Courier New"/>
      <w:sz w:val="20"/>
      <w:szCs w:val="20"/>
    </w:rPr>
  </w:style>
  <w:style w:type="paragraph" w:styleId="IndexHeading">
    <w:name w:val="index heading"/>
    <w:basedOn w:val="Normal"/>
    <w:next w:val="Normal"/>
    <w:rsid w:val="00146ECB"/>
    <w:pPr>
      <w:pBdr>
        <w:top w:val="single" w:sz="12" w:space="0" w:color="auto"/>
      </w:pBdr>
      <w:spacing w:before="360" w:after="240"/>
    </w:pPr>
    <w:rPr>
      <w:b/>
      <w:i/>
      <w:sz w:val="26"/>
      <w:lang w:eastAsia="en-GB"/>
    </w:rPr>
  </w:style>
  <w:style w:type="paragraph" w:customStyle="1" w:styleId="LD">
    <w:name w:val="LD"/>
    <w:rsid w:val="00146EC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46ECB"/>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46ECB"/>
    <w:rPr>
      <w:rFonts w:ascii="Calibri" w:eastAsia="Calibri" w:hAnsi="Calibri"/>
      <w:sz w:val="22"/>
      <w:szCs w:val="22"/>
      <w:lang w:val="x-none" w:eastAsia="en-US"/>
    </w:rPr>
  </w:style>
  <w:style w:type="paragraph" w:customStyle="1" w:styleId="NF">
    <w:name w:val="NF"/>
    <w:basedOn w:val="NO"/>
    <w:rsid w:val="00146ECB"/>
    <w:pPr>
      <w:keepNext/>
      <w:spacing w:after="0"/>
    </w:pPr>
    <w:rPr>
      <w:rFonts w:ascii="Arial" w:hAnsi="Arial"/>
      <w:sz w:val="18"/>
    </w:rPr>
  </w:style>
  <w:style w:type="paragraph" w:customStyle="1" w:styleId="NW">
    <w:name w:val="NW"/>
    <w:basedOn w:val="NO"/>
    <w:rsid w:val="00146ECB"/>
    <w:pPr>
      <w:spacing w:after="0"/>
    </w:pPr>
  </w:style>
  <w:style w:type="paragraph" w:customStyle="1" w:styleId="PL">
    <w:name w:val="PL"/>
    <w:link w:val="PLChar"/>
    <w:qFormat/>
    <w:rsid w:val="00146E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46ECB"/>
    <w:rPr>
      <w:rFonts w:ascii="Courier New" w:eastAsia="Batang" w:hAnsi="Courier New"/>
      <w:noProof/>
      <w:sz w:val="16"/>
      <w:shd w:val="clear" w:color="auto" w:fill="E6E6E6"/>
      <w:lang w:eastAsia="sv-SE"/>
    </w:rPr>
  </w:style>
  <w:style w:type="paragraph" w:styleId="PlainText">
    <w:name w:val="Plain Text"/>
    <w:basedOn w:val="Normal"/>
    <w:link w:val="PlainTextChar"/>
    <w:rsid w:val="00146ECB"/>
    <w:rPr>
      <w:rFonts w:ascii="Courier New" w:hAnsi="Courier New"/>
      <w:lang w:val="nb-NO"/>
    </w:rPr>
  </w:style>
  <w:style w:type="character" w:customStyle="1" w:styleId="PlainTextChar">
    <w:name w:val="Plain Text Char"/>
    <w:link w:val="PlainText"/>
    <w:rsid w:val="00146ECB"/>
    <w:rPr>
      <w:rFonts w:ascii="Courier New" w:hAnsi="Courier New"/>
      <w:lang w:val="nb-NO" w:eastAsia="ja-JP"/>
    </w:rPr>
  </w:style>
  <w:style w:type="character" w:styleId="Strong">
    <w:name w:val="Strong"/>
    <w:uiPriority w:val="22"/>
    <w:qFormat/>
    <w:rsid w:val="00146ECB"/>
    <w:rPr>
      <w:b/>
      <w:bCs/>
    </w:rPr>
  </w:style>
  <w:style w:type="table" w:styleId="TableGrid">
    <w:name w:val="Table Grid"/>
    <w:basedOn w:val="TableNormal"/>
    <w:uiPriority w:val="39"/>
    <w:rsid w:val="00146EC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46ECB"/>
    <w:rPr>
      <w:rFonts w:ascii="Arial" w:hAnsi="Arial"/>
      <w:sz w:val="18"/>
      <w:lang w:val="x-none" w:eastAsia="x-none"/>
    </w:rPr>
  </w:style>
  <w:style w:type="character" w:customStyle="1" w:styleId="TAHCar">
    <w:name w:val="TAH Car"/>
    <w:link w:val="TAH"/>
    <w:locked/>
    <w:rsid w:val="00146ECB"/>
    <w:rPr>
      <w:rFonts w:ascii="Arial" w:hAnsi="Arial"/>
      <w:b/>
      <w:sz w:val="18"/>
      <w:lang w:val="x-none" w:eastAsia="x-none"/>
    </w:rPr>
  </w:style>
  <w:style w:type="character" w:customStyle="1" w:styleId="THChar">
    <w:name w:val="TH Char"/>
    <w:link w:val="TH"/>
    <w:rsid w:val="00146ECB"/>
    <w:rPr>
      <w:rFonts w:ascii="Arial" w:hAnsi="Arial"/>
      <w:b/>
      <w:lang w:val="x-none" w:eastAsia="x-none"/>
    </w:rPr>
  </w:style>
  <w:style w:type="paragraph" w:customStyle="1" w:styleId="TAJ">
    <w:name w:val="TAJ"/>
    <w:basedOn w:val="TH"/>
    <w:rsid w:val="00146ECB"/>
  </w:style>
  <w:style w:type="paragraph" w:customStyle="1" w:styleId="TALCharChar">
    <w:name w:val="TAL Char Char"/>
    <w:basedOn w:val="Normal"/>
    <w:link w:val="TALCharCharChar"/>
    <w:rsid w:val="00146EC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46ECB"/>
    <w:rPr>
      <w:rFonts w:ascii="Arial" w:eastAsia="Malgun Gothic" w:hAnsi="Arial"/>
      <w:sz w:val="18"/>
      <w:lang w:val="x-none" w:eastAsia="x-none"/>
    </w:rPr>
  </w:style>
  <w:style w:type="character" w:customStyle="1" w:styleId="TFChar">
    <w:name w:val="TF Char"/>
    <w:link w:val="TF"/>
    <w:rsid w:val="00146ECB"/>
    <w:rPr>
      <w:rFonts w:ascii="Arial" w:hAnsi="Arial"/>
      <w:b/>
      <w:lang w:val="x-none" w:eastAsia="x-none"/>
    </w:rPr>
  </w:style>
  <w:style w:type="paragraph" w:styleId="ListContinue">
    <w:name w:val="List Continue"/>
    <w:basedOn w:val="Normal"/>
    <w:rsid w:val="00146ECB"/>
    <w:pPr>
      <w:spacing w:after="120"/>
      <w:ind w:left="283"/>
      <w:contextualSpacing/>
    </w:pPr>
    <w:rPr>
      <w:rFonts w:ascii="Arial" w:hAnsi="Arial"/>
    </w:rPr>
  </w:style>
  <w:style w:type="paragraph" w:styleId="ListContinue2">
    <w:name w:val="List Continue 2"/>
    <w:basedOn w:val="Normal"/>
    <w:rsid w:val="00146ECB"/>
    <w:pPr>
      <w:spacing w:after="120"/>
      <w:ind w:left="566"/>
      <w:contextualSpacing/>
    </w:pPr>
    <w:rPr>
      <w:rFonts w:ascii="Arial" w:hAnsi="Arial"/>
    </w:rPr>
  </w:style>
  <w:style w:type="paragraph" w:styleId="ListNumber3">
    <w:name w:val="List Number 3"/>
    <w:basedOn w:val="ListNumber2"/>
    <w:rsid w:val="00146ECB"/>
    <w:pPr>
      <w:numPr>
        <w:numId w:val="10"/>
      </w:numPr>
      <w:contextualSpacing/>
    </w:pPr>
  </w:style>
  <w:style w:type="paragraph" w:styleId="NormalWeb">
    <w:name w:val="Normal (Web)"/>
    <w:basedOn w:val="Normal"/>
    <w:uiPriority w:val="99"/>
    <w:unhideWhenUsed/>
    <w:rsid w:val="00756827"/>
    <w:pPr>
      <w:overflowPunct/>
      <w:autoSpaceDE/>
      <w:autoSpaceDN/>
      <w:adjustRightInd/>
      <w:spacing w:before="100" w:beforeAutospacing="1" w:after="100" w:afterAutospacing="1" w:line="259" w:lineRule="auto"/>
      <w:textAlignment w:val="auto"/>
    </w:pPr>
    <w:rPr>
      <w:rFonts w:asciiTheme="minorHAnsi" w:eastAsiaTheme="minorEastAsia" w:hAnsiTheme="minorHAnsi" w:cstheme="minorBidi"/>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3EC9F-9853-49AD-AA85-5B81C11BC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TotalTime>
  <Pages>8</Pages>
  <Words>3645</Words>
  <Characters>19320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22920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2</cp:revision>
  <cp:lastPrinted>2008-01-31T07:09:00Z</cp:lastPrinted>
  <dcterms:created xsi:type="dcterms:W3CDTF">2019-02-15T13:51:00Z</dcterms:created>
  <dcterms:modified xsi:type="dcterms:W3CDTF">2019-02-15T13:51:00Z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2019-02-10T23:00:00Z</vt:filetime>
  </property>
</Properties>
</file>